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C05297" w:rsidRDefault="007E0D19" w:rsidP="003D54F1">
      <w:pPr>
        <w:rPr>
          <w:b/>
        </w:rPr>
      </w:pPr>
      <w:r w:rsidRPr="00BB2767">
        <w:rPr>
          <w:b/>
        </w:rPr>
        <w:t>Present:</w:t>
      </w:r>
      <w:r w:rsidR="00F308BC">
        <w:rPr>
          <w:b/>
        </w:rPr>
        <w:tab/>
      </w:r>
      <w:r w:rsidR="003D215F">
        <w:rPr>
          <w:b/>
        </w:rPr>
        <w:tab/>
      </w:r>
      <w:r w:rsidR="00C05297">
        <w:rPr>
          <w:b/>
        </w:rPr>
        <w:t xml:space="preserve">P. Farwell </w:t>
      </w:r>
      <w:r w:rsidR="00C05297">
        <w:rPr>
          <w:b/>
        </w:rPr>
        <w:tab/>
      </w:r>
      <w:r w:rsidR="00C05297">
        <w:rPr>
          <w:b/>
        </w:rPr>
        <w:tab/>
        <w:t>Mayor</w:t>
      </w:r>
    </w:p>
    <w:p w:rsidR="00CC32A5" w:rsidRDefault="008735C6" w:rsidP="00C05297">
      <w:pPr>
        <w:ind w:left="2160"/>
        <w:rPr>
          <w:b/>
        </w:rPr>
      </w:pPr>
      <w:r>
        <w:rPr>
          <w:b/>
        </w:rPr>
        <w:t>T. Pollett</w:t>
      </w:r>
      <w:r w:rsidR="00B83813">
        <w:rPr>
          <w:b/>
        </w:rPr>
        <w:tab/>
      </w:r>
      <w:r w:rsidR="00B83813">
        <w:rPr>
          <w:b/>
        </w:rPr>
        <w:tab/>
        <w:t>Deputy Mayor</w:t>
      </w:r>
      <w:r w:rsidR="00B83813">
        <w:rPr>
          <w:b/>
        </w:rPr>
        <w:tab/>
      </w:r>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C05297" w:rsidRDefault="00C05297" w:rsidP="00C05297">
      <w:pPr>
        <w:ind w:left="1440" w:firstLine="720"/>
        <w:rPr>
          <w:b/>
        </w:rPr>
      </w:pPr>
      <w:r>
        <w:rPr>
          <w:b/>
        </w:rPr>
        <w:t>O. Fudge</w:t>
      </w:r>
      <w:r>
        <w:rPr>
          <w:b/>
        </w:rPr>
        <w:tab/>
      </w:r>
      <w:r>
        <w:rPr>
          <w:b/>
        </w:rPr>
        <w:tab/>
      </w:r>
      <w:proofErr w:type="spellStart"/>
      <w:r>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54F1" w:rsidRDefault="00F308BC" w:rsidP="002A3BD5">
      <w:pPr>
        <w:rPr>
          <w:b/>
        </w:rPr>
      </w:pPr>
      <w:r>
        <w:rPr>
          <w:b/>
        </w:rPr>
        <w:t>Resource:</w:t>
      </w:r>
      <w:r>
        <w:rPr>
          <w:b/>
        </w:rPr>
        <w:tab/>
      </w:r>
      <w:r w:rsidR="00FF2551">
        <w:rPr>
          <w:b/>
        </w:rPr>
        <w:tab/>
      </w:r>
      <w:r w:rsidR="003D54F1">
        <w:rPr>
          <w:b/>
        </w:rPr>
        <w:t>D. Chafe</w:t>
      </w:r>
      <w:r w:rsidR="003D54F1">
        <w:rPr>
          <w:b/>
        </w:rPr>
        <w:tab/>
      </w:r>
      <w:r w:rsidR="003D54F1">
        <w:rPr>
          <w:b/>
        </w:rPr>
        <w:tab/>
        <w:t>CAO</w:t>
      </w:r>
    </w:p>
    <w:p w:rsidR="002A3BD5" w:rsidRDefault="0039704D" w:rsidP="003D54F1">
      <w:pPr>
        <w:ind w:left="1440" w:firstLine="720"/>
        <w:rPr>
          <w:b/>
        </w:rPr>
      </w:pPr>
      <w:r>
        <w:rPr>
          <w:b/>
        </w:rPr>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C05297" w:rsidRDefault="00C05297" w:rsidP="00BC7929">
      <w:pPr>
        <w:rPr>
          <w:b/>
        </w:rPr>
      </w:pPr>
      <w:r>
        <w:rPr>
          <w:b/>
        </w:rPr>
        <w:tab/>
      </w:r>
      <w:r>
        <w:rPr>
          <w:b/>
        </w:rPr>
        <w:tab/>
      </w:r>
      <w:r>
        <w:rPr>
          <w:b/>
        </w:rPr>
        <w:tab/>
        <w:t>E. Fisher</w:t>
      </w:r>
      <w:r>
        <w:rPr>
          <w:b/>
        </w:rPr>
        <w:tab/>
      </w:r>
      <w:r>
        <w:rPr>
          <w:b/>
        </w:rPr>
        <w:tab/>
        <w:t>Youth Representative</w:t>
      </w:r>
    </w:p>
    <w:p w:rsidR="003D54F1" w:rsidRDefault="0039704D" w:rsidP="00BC7929">
      <w:pPr>
        <w:rPr>
          <w:b/>
        </w:rPr>
      </w:pPr>
      <w:r>
        <w:rPr>
          <w:b/>
        </w:rPr>
        <w:tab/>
      </w:r>
      <w:r>
        <w:rPr>
          <w:b/>
        </w:rPr>
        <w:tab/>
      </w:r>
      <w:r>
        <w:rPr>
          <w:b/>
        </w:rPr>
        <w:tab/>
      </w:r>
    </w:p>
    <w:p w:rsidR="00C05297" w:rsidRDefault="003D54F1" w:rsidP="00C05297">
      <w:pPr>
        <w:rPr>
          <w:b/>
        </w:rPr>
      </w:pPr>
      <w:r>
        <w:rPr>
          <w:b/>
        </w:rPr>
        <w:t>Regrets:</w:t>
      </w:r>
      <w:r>
        <w:rPr>
          <w:b/>
        </w:rPr>
        <w:tab/>
      </w:r>
      <w:r>
        <w:rPr>
          <w:b/>
        </w:rPr>
        <w:tab/>
      </w:r>
      <w:r w:rsidR="00C05297">
        <w:rPr>
          <w:b/>
        </w:rPr>
        <w:t>R. Anstey</w:t>
      </w:r>
      <w:r w:rsidR="00C05297">
        <w:rPr>
          <w:b/>
        </w:rPr>
        <w:tab/>
      </w:r>
      <w:r w:rsidR="00C05297">
        <w:rPr>
          <w:b/>
        </w:rPr>
        <w:tab/>
      </w:r>
      <w:proofErr w:type="spellStart"/>
      <w:r w:rsidR="00C05297">
        <w:rPr>
          <w:b/>
        </w:rPr>
        <w:t>Councillor</w:t>
      </w:r>
      <w:proofErr w:type="spellEnd"/>
    </w:p>
    <w:p w:rsidR="00C05297" w:rsidRDefault="00C05297" w:rsidP="00C05297">
      <w:pPr>
        <w:ind w:left="1440" w:firstLine="720"/>
        <w:rPr>
          <w:b/>
        </w:rPr>
      </w:pPr>
      <w:r>
        <w:rPr>
          <w:b/>
        </w:rPr>
        <w:t>G. Brown</w:t>
      </w:r>
      <w:r>
        <w:rPr>
          <w:b/>
        </w:rPr>
        <w:tab/>
      </w:r>
      <w:r>
        <w:rPr>
          <w:b/>
        </w:rPr>
        <w:tab/>
      </w:r>
      <w:proofErr w:type="spellStart"/>
      <w:r>
        <w:rPr>
          <w:b/>
        </w:rPr>
        <w:t>Councillor</w:t>
      </w:r>
      <w:proofErr w:type="spellEnd"/>
    </w:p>
    <w:p w:rsidR="003D54F1" w:rsidRDefault="003D54F1" w:rsidP="00BC7929">
      <w:pPr>
        <w:rPr>
          <w:b/>
        </w:rPr>
      </w:pP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D54F1" w:rsidRPr="003D54F1" w:rsidRDefault="00C05297" w:rsidP="003D54F1">
      <w:pPr>
        <w:pStyle w:val="Heading3"/>
        <w:rPr>
          <w:rFonts w:eastAsiaTheme="minorEastAsia"/>
        </w:rPr>
      </w:pPr>
      <w:r>
        <w:rPr>
          <w:rFonts w:eastAsiaTheme="minorEastAsia"/>
        </w:rPr>
        <w:t>Scout-Guide Week Proclamation</w:t>
      </w:r>
    </w:p>
    <w:p w:rsidR="003D54F1" w:rsidRPr="000C60A6" w:rsidRDefault="00C05297" w:rsidP="00BB5931">
      <w:pPr>
        <w:autoSpaceDE w:val="0"/>
        <w:autoSpaceDN w:val="0"/>
        <w:adjustRightInd w:val="0"/>
        <w:rPr>
          <w:rFonts w:ascii="Calibri" w:eastAsia="Times New Roman" w:hAnsi="Calibri" w:cs="Times New Roman"/>
          <w:color w:val="000000"/>
          <w:szCs w:val="18"/>
        </w:rPr>
      </w:pPr>
      <w:r w:rsidRPr="000C60A6">
        <w:rPr>
          <w:rFonts w:ascii="Calibri" w:hAnsi="Calibri" w:cs="Calibri"/>
          <w:color w:val="000000"/>
        </w:rPr>
        <w:t>The Mayor proclaimed February 19-25, 201</w:t>
      </w:r>
      <w:r w:rsidR="00BB5931" w:rsidRPr="000C60A6">
        <w:rPr>
          <w:rFonts w:ascii="Calibri" w:hAnsi="Calibri" w:cs="Calibri"/>
          <w:color w:val="000000"/>
        </w:rPr>
        <w:t>8</w:t>
      </w:r>
      <w:r w:rsidRPr="000C60A6">
        <w:rPr>
          <w:rFonts w:ascii="Calibri" w:hAnsi="Calibri" w:cs="Calibri"/>
          <w:color w:val="000000"/>
        </w:rPr>
        <w:t xml:space="preserve"> as Scout-Guide Week in the Town of Gander</w:t>
      </w:r>
      <w:r w:rsidR="00BB5931" w:rsidRPr="000C60A6">
        <w:rPr>
          <w:rFonts w:ascii="Calibri" w:eastAsia="Times New Roman" w:hAnsi="Calibri" w:cs="Times New Roman"/>
          <w:color w:val="000000"/>
          <w:szCs w:val="18"/>
        </w:rPr>
        <w:t>.</w:t>
      </w:r>
    </w:p>
    <w:p w:rsidR="003D54F1"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20E54" w:rsidRDefault="0086047C" w:rsidP="00B83813">
      <w:pPr>
        <w:pStyle w:val="Heading1"/>
        <w:spacing w:before="0"/>
      </w:pPr>
      <w:r>
        <w:t>3</w:t>
      </w:r>
      <w:r w:rsidR="00FC700D">
        <w:t>.</w:t>
      </w:r>
      <w:r w:rsidR="00FC700D">
        <w:tab/>
      </w:r>
      <w:r w:rsidR="00320E54">
        <w:t>APPROVAL OF AGENDA</w:t>
      </w:r>
    </w:p>
    <w:p w:rsidR="00BB5931" w:rsidRPr="000C60A6" w:rsidRDefault="00BB5931" w:rsidP="00320E54">
      <w:r w:rsidRPr="000C60A6">
        <w:t xml:space="preserve">Council reviewed the agenda and deleted the Long Service Award for </w:t>
      </w:r>
      <w:proofErr w:type="spellStart"/>
      <w:r w:rsidRPr="000C60A6">
        <w:t>Councillor</w:t>
      </w:r>
      <w:proofErr w:type="spellEnd"/>
      <w:r w:rsidRPr="000C60A6">
        <w:t xml:space="preserve"> Anstey which will be deferred to the next Council meeting.</w:t>
      </w:r>
    </w:p>
    <w:p w:rsidR="00BB5931" w:rsidRDefault="00BB5931" w:rsidP="00320E54">
      <w:pPr>
        <w:rPr>
          <w:b/>
          <w:sz w:val="26"/>
          <w:szCs w:val="26"/>
        </w:rPr>
      </w:pPr>
    </w:p>
    <w:p w:rsidR="00320E54" w:rsidRPr="00E17BAF" w:rsidRDefault="00BB5931" w:rsidP="00320E54">
      <w:pPr>
        <w:rPr>
          <w:b/>
          <w:sz w:val="26"/>
          <w:szCs w:val="26"/>
        </w:rPr>
      </w:pPr>
      <w:r>
        <w:rPr>
          <w:b/>
          <w:sz w:val="26"/>
          <w:szCs w:val="26"/>
        </w:rPr>
        <w:t>Motion #18-027</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Default="00320E54" w:rsidP="00320E54">
      <w:r w:rsidRPr="00E17BAF">
        <w:t xml:space="preserve">Moved by </w:t>
      </w:r>
      <w:proofErr w:type="spellStart"/>
      <w:r w:rsidR="00FB36AA">
        <w:t>Councillor</w:t>
      </w:r>
      <w:proofErr w:type="spellEnd"/>
      <w:r w:rsidR="00FB36AA">
        <w:t xml:space="preserve"> </w:t>
      </w:r>
      <w:r w:rsidR="00BB5931">
        <w:t>Dove</w:t>
      </w:r>
      <w:r w:rsidR="00CB58ED">
        <w:t xml:space="preserve"> </w:t>
      </w:r>
      <w:r w:rsidRPr="00E17BAF">
        <w:t xml:space="preserve">and seconded by </w:t>
      </w:r>
      <w:proofErr w:type="spellStart"/>
      <w:r w:rsidR="002A3BD5">
        <w:t>Councillor</w:t>
      </w:r>
      <w:proofErr w:type="spellEnd"/>
      <w:r w:rsidR="002A3BD5">
        <w:t xml:space="preserve"> </w:t>
      </w:r>
      <w:r w:rsidR="00BB5931">
        <w:t>Woodford</w:t>
      </w:r>
      <w:r w:rsidR="00FB36AA">
        <w:t xml:space="preserve"> </w:t>
      </w:r>
      <w:r w:rsidRPr="00E17BAF">
        <w:t xml:space="preserve">that the Agenda for the Regular Meeting of Council </w:t>
      </w:r>
      <w:r w:rsidR="00DC3393" w:rsidRPr="00E17BAF">
        <w:t xml:space="preserve">on </w:t>
      </w:r>
      <w:r w:rsidR="00BB5931">
        <w:t>February 7, 2018</w:t>
      </w:r>
      <w:r w:rsidR="00CB58ED">
        <w:t xml:space="preserve"> </w:t>
      </w:r>
      <w:r w:rsidR="00BB5931">
        <w:t>be adopted as amended.</w:t>
      </w:r>
    </w:p>
    <w:p w:rsidR="00BB5931" w:rsidRPr="00E17BAF" w:rsidRDefault="00BB5931" w:rsidP="00320E54"/>
    <w:p w:rsidR="00320E54" w:rsidRDefault="00DF7074" w:rsidP="00320E54">
      <w:r>
        <w:lastRenderedPageBreak/>
        <w:tab/>
      </w:r>
      <w:r w:rsidR="00320E54" w:rsidRPr="00E17BAF">
        <w:tab/>
      </w:r>
      <w:r w:rsidR="00D70A7A" w:rsidRPr="00E17BAF">
        <w:t>In Favour:</w:t>
      </w:r>
      <w:r w:rsidR="00D70A7A" w:rsidRPr="00E17BAF">
        <w:tab/>
      </w:r>
      <w:r w:rsidR="008C0E54">
        <w:t>5</w:t>
      </w:r>
      <w:r w:rsidR="00320E54" w:rsidRPr="00E17BAF">
        <w:tab/>
        <w:t>Opposing:</w:t>
      </w:r>
      <w:r w:rsidR="00320E54" w:rsidRPr="00E17BAF">
        <w:tab/>
        <w:t>0</w:t>
      </w:r>
    </w:p>
    <w:p w:rsidR="00FB36AA" w:rsidRPr="00E17BAF" w:rsidRDefault="00FB36AA" w:rsidP="00320E54"/>
    <w:p w:rsidR="00320E54" w:rsidRDefault="00320E54" w:rsidP="00320E54">
      <w:r w:rsidRPr="00E17BAF">
        <w:rPr>
          <w:b/>
        </w:rPr>
        <w:t>Decision:</w:t>
      </w:r>
      <w:r w:rsidRPr="00E17BAF">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BB5931">
        <w:rPr>
          <w:b/>
          <w:sz w:val="26"/>
          <w:szCs w:val="26"/>
        </w:rPr>
        <w:t>8-028</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AD1520">
        <w:t>Dove</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BB5931">
        <w:t>Fudge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BB5931">
        <w:t>January 17, 2018</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AD1520">
        <w:t>5</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proofErr w:type="gramStart"/>
      <w:r>
        <w:t>None.</w:t>
      </w:r>
      <w:proofErr w:type="gramEnd"/>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2F2B08">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2F2B08">
        <w:t>January 29,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O. Fudge, </w:t>
      </w:r>
      <w:proofErr w:type="spellStart"/>
      <w:r w:rsidR="00D04B73">
        <w:t>Councillor</w:t>
      </w:r>
      <w:proofErr w:type="spellEnd"/>
      <w:r w:rsidR="00D04B73">
        <w:t>;</w:t>
      </w:r>
      <w:r w:rsidR="00507283">
        <w:t xml:space="preserve"> </w:t>
      </w:r>
      <w:r w:rsidR="00D04B73">
        <w:t xml:space="preserve">P. Woodford, </w:t>
      </w:r>
      <w:proofErr w:type="spellStart"/>
      <w:r w:rsidR="00D04B73">
        <w:t>Councillor</w:t>
      </w:r>
      <w:proofErr w:type="spellEnd"/>
      <w:r w:rsidR="00D04B73">
        <w:t xml:space="preserve">; </w:t>
      </w:r>
      <w:r w:rsidR="00B52B57">
        <w:t xml:space="preserve">N. </w:t>
      </w:r>
      <w:r w:rsidR="00A27561">
        <w:t>Newell</w:t>
      </w:r>
      <w:r w:rsidR="00953765">
        <w:t>, Director of R</w:t>
      </w:r>
      <w:r w:rsidR="00BC191B">
        <w:t xml:space="preserve">ecreation &amp; Community </w:t>
      </w:r>
      <w:r w:rsidR="00925778">
        <w:t>Services</w:t>
      </w:r>
      <w:r w:rsidR="00D04B73">
        <w:t>.</w:t>
      </w:r>
    </w:p>
    <w:p w:rsidR="004B0027" w:rsidRDefault="004B0027" w:rsidP="00953765"/>
    <w:p w:rsidR="00925778" w:rsidRDefault="00925778" w:rsidP="00925778">
      <w:r>
        <w:t>The following items were discussed:</w:t>
      </w:r>
    </w:p>
    <w:p w:rsidR="006824D2" w:rsidRDefault="006824D2" w:rsidP="00925778"/>
    <w:p w:rsidR="00A94053" w:rsidRDefault="00A94053" w:rsidP="00A94053">
      <w:pPr>
        <w:rPr>
          <w:rFonts w:eastAsia="Times New Roman" w:cs="Calibri"/>
          <w:b/>
          <w:bCs/>
          <w:color w:val="000000"/>
          <w:sz w:val="28"/>
          <w:szCs w:val="28"/>
        </w:rPr>
      </w:pPr>
      <w:r>
        <w:rPr>
          <w:rFonts w:eastAsia="Times New Roman" w:cs="Calibri"/>
          <w:b/>
          <w:bCs/>
          <w:color w:val="000000"/>
          <w:sz w:val="28"/>
          <w:szCs w:val="28"/>
        </w:rPr>
        <w:t>Memorial Drive Proposed Walkway</w:t>
      </w:r>
    </w:p>
    <w:p w:rsidR="00A94053" w:rsidRDefault="00A94053" w:rsidP="00A94053">
      <w:pPr>
        <w:rPr>
          <w:rFonts w:eastAsia="Times New Roman" w:cs="Calibri"/>
          <w:b/>
          <w:bCs/>
          <w:color w:val="000000"/>
          <w:sz w:val="28"/>
          <w:szCs w:val="28"/>
        </w:rPr>
      </w:pPr>
    </w:p>
    <w:p w:rsidR="00A94053" w:rsidRDefault="00A94053" w:rsidP="00A94053">
      <w:pPr>
        <w:autoSpaceDE w:val="0"/>
        <w:autoSpaceDN w:val="0"/>
        <w:adjustRightInd w:val="0"/>
        <w:rPr>
          <w:rFonts w:eastAsia="Times New Roman" w:cs="Calibri"/>
          <w:color w:val="000000"/>
        </w:rPr>
      </w:pPr>
      <w:r w:rsidRPr="00E71916">
        <w:rPr>
          <w:rFonts w:eastAsia="Times New Roman" w:cs="Calibri"/>
          <w:color w:val="000000"/>
        </w:rPr>
        <w:t xml:space="preserve">The </w:t>
      </w:r>
      <w:r>
        <w:rPr>
          <w:rFonts w:eastAsia="Times New Roman" w:cs="Calibri"/>
          <w:color w:val="000000"/>
        </w:rPr>
        <w:t xml:space="preserve">Supervisor of Engineering presented the Committee with two options for the proposed changes to Memorial Drive near the Kevin Waterman Park/Green Space. Due to the addition of the new </w:t>
      </w:r>
      <w:proofErr w:type="spellStart"/>
      <w:r>
        <w:rPr>
          <w:rFonts w:eastAsia="Times New Roman" w:cs="Calibri"/>
          <w:color w:val="000000"/>
        </w:rPr>
        <w:t>Trans Canada</w:t>
      </w:r>
      <w:proofErr w:type="spellEnd"/>
      <w:r>
        <w:rPr>
          <w:rFonts w:eastAsia="Times New Roman" w:cs="Calibri"/>
          <w:color w:val="000000"/>
        </w:rPr>
        <w:t xml:space="preserve"> Highway off-ramp, the sidewalk between </w:t>
      </w:r>
      <w:proofErr w:type="spellStart"/>
      <w:r>
        <w:rPr>
          <w:rFonts w:eastAsia="Times New Roman" w:cs="Calibri"/>
          <w:color w:val="000000"/>
        </w:rPr>
        <w:t>Grandy</w:t>
      </w:r>
      <w:proofErr w:type="spellEnd"/>
      <w:r>
        <w:rPr>
          <w:rFonts w:eastAsia="Times New Roman" w:cs="Calibri"/>
          <w:color w:val="000000"/>
        </w:rPr>
        <w:t xml:space="preserve"> Avenue and Magee Road will be re-located to the north side of Memorial Drive. </w:t>
      </w: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r>
        <w:rPr>
          <w:rFonts w:eastAsia="Times New Roman" w:cs="Calibri"/>
          <w:color w:val="000000"/>
        </w:rPr>
        <w:lastRenderedPageBreak/>
        <w:t xml:space="preserve">The cross walk will be re-located between the north side of Memorial Drive and the entrance at </w:t>
      </w:r>
      <w:proofErr w:type="spellStart"/>
      <w:r>
        <w:rPr>
          <w:rFonts w:eastAsia="Times New Roman" w:cs="Calibri"/>
          <w:color w:val="000000"/>
        </w:rPr>
        <w:t>Grandy</w:t>
      </w:r>
      <w:proofErr w:type="spellEnd"/>
      <w:r>
        <w:rPr>
          <w:rFonts w:eastAsia="Times New Roman" w:cs="Calibri"/>
          <w:color w:val="000000"/>
        </w:rPr>
        <w:t xml:space="preserve"> Avenue. As a result, two options were proposed to the Committee for park access; option 1 being a side walk from the entrance of </w:t>
      </w:r>
      <w:proofErr w:type="spellStart"/>
      <w:r>
        <w:rPr>
          <w:rFonts w:eastAsia="Times New Roman" w:cs="Calibri"/>
          <w:color w:val="000000"/>
        </w:rPr>
        <w:t>Grandy</w:t>
      </w:r>
      <w:proofErr w:type="spellEnd"/>
      <w:r>
        <w:rPr>
          <w:rFonts w:eastAsia="Times New Roman" w:cs="Calibri"/>
          <w:color w:val="000000"/>
        </w:rPr>
        <w:t xml:space="preserve"> Avenue to the park on Memorial Drive and option 2 being a trail from </w:t>
      </w:r>
      <w:proofErr w:type="spellStart"/>
      <w:r>
        <w:rPr>
          <w:rFonts w:eastAsia="Times New Roman" w:cs="Calibri"/>
          <w:color w:val="000000"/>
        </w:rPr>
        <w:t>Grandy</w:t>
      </w:r>
      <w:proofErr w:type="spellEnd"/>
      <w:r>
        <w:rPr>
          <w:rFonts w:eastAsia="Times New Roman" w:cs="Calibri"/>
          <w:color w:val="000000"/>
        </w:rPr>
        <w:t xml:space="preserve"> Avenue through the wooded area to the park. The committee discussed both options and felt there were pros and cons to both. </w:t>
      </w: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r>
        <w:rPr>
          <w:rFonts w:eastAsia="Times New Roman" w:cs="Calibri"/>
          <w:color w:val="000000"/>
        </w:rPr>
        <w:t xml:space="preserve">The Committee also discussed having an 8-10 car parking lot where the proposed sidewalk would be constructed. Another option was a parallel car parking lot similar to the one in front of the Town Hall. The Committee would like to refer this to the Civic Enhancement Committee for their input with regard to access to the green space/park. </w:t>
      </w:r>
    </w:p>
    <w:p w:rsidR="00A94053" w:rsidRDefault="00A94053" w:rsidP="00A94053">
      <w:pPr>
        <w:autoSpaceDE w:val="0"/>
        <w:autoSpaceDN w:val="0"/>
        <w:adjustRightInd w:val="0"/>
        <w:rPr>
          <w:rFonts w:eastAsia="Times New Roman" w:cs="Calibri"/>
          <w:color w:val="000000"/>
        </w:rPr>
      </w:pPr>
    </w:p>
    <w:p w:rsidR="00A94053" w:rsidRPr="00E71916" w:rsidRDefault="00A94053" w:rsidP="00A94053">
      <w:pPr>
        <w:rPr>
          <w:rFonts w:eastAsia="Times New Roman" w:cs="Calibri"/>
          <w:b/>
          <w:color w:val="000000"/>
          <w:sz w:val="28"/>
          <w:szCs w:val="28"/>
        </w:rPr>
      </w:pPr>
      <w:r>
        <w:rPr>
          <w:rFonts w:eastAsia="Times New Roman" w:cs="Calibri"/>
          <w:b/>
          <w:bCs/>
          <w:color w:val="000000"/>
          <w:sz w:val="28"/>
          <w:szCs w:val="28"/>
        </w:rPr>
        <w:t>Snow Blower Attachment</w:t>
      </w:r>
    </w:p>
    <w:p w:rsidR="00A94053" w:rsidRPr="00E71916" w:rsidRDefault="00A94053" w:rsidP="00A94053">
      <w:pPr>
        <w:rPr>
          <w:rFonts w:eastAsia="Times New Roman" w:cs="Calibri"/>
          <w:b/>
          <w:bCs/>
          <w:color w:val="000000"/>
          <w:sz w:val="28"/>
          <w:szCs w:val="28"/>
        </w:rPr>
      </w:pPr>
      <w:r w:rsidRPr="00E71916">
        <w:rPr>
          <w:rFonts w:eastAsia="Times New Roman" w:cs="Calibri"/>
          <w:b/>
          <w:color w:val="000000"/>
          <w:sz w:val="28"/>
          <w:szCs w:val="28"/>
        </w:rPr>
        <w:t xml:space="preserve"> </w:t>
      </w:r>
    </w:p>
    <w:p w:rsidR="00A94053" w:rsidRDefault="00A94053" w:rsidP="00A94053">
      <w:pPr>
        <w:autoSpaceDE w:val="0"/>
        <w:autoSpaceDN w:val="0"/>
        <w:adjustRightInd w:val="0"/>
        <w:rPr>
          <w:rFonts w:eastAsia="Times New Roman" w:cs="Calibri"/>
          <w:color w:val="000000"/>
        </w:rPr>
      </w:pPr>
      <w:r w:rsidRPr="00E71916">
        <w:rPr>
          <w:rFonts w:eastAsia="Times New Roman" w:cs="Calibri"/>
          <w:color w:val="000000"/>
        </w:rPr>
        <w:t xml:space="preserve">The Director </w:t>
      </w:r>
      <w:r>
        <w:rPr>
          <w:rFonts w:eastAsia="Times New Roman" w:cs="Calibri"/>
          <w:color w:val="000000"/>
        </w:rPr>
        <w:t xml:space="preserve">explained to the Committee that the Department planned to reallocate their 2018 furniture and equipment budget to purchase a snow blower attachment for the Community Centre.  Initially, the cost of the attachment was expected to be close to that of the item being replaced but there was an error and the attachment was quoted higher. </w:t>
      </w:r>
    </w:p>
    <w:p w:rsidR="00A94053" w:rsidRDefault="00A94053" w:rsidP="00A94053">
      <w:pPr>
        <w:autoSpaceDE w:val="0"/>
        <w:autoSpaceDN w:val="0"/>
        <w:adjustRightInd w:val="0"/>
        <w:rPr>
          <w:rFonts w:eastAsia="Times New Roman" w:cs="Calibri"/>
          <w:color w:val="000000"/>
        </w:rPr>
      </w:pPr>
    </w:p>
    <w:p w:rsidR="00A94053" w:rsidRDefault="00A94053" w:rsidP="00A94053">
      <w:pPr>
        <w:autoSpaceDE w:val="0"/>
        <w:autoSpaceDN w:val="0"/>
        <w:adjustRightInd w:val="0"/>
        <w:rPr>
          <w:rFonts w:eastAsia="Times New Roman" w:cs="Calibri"/>
          <w:color w:val="000000"/>
        </w:rPr>
      </w:pPr>
      <w:r>
        <w:rPr>
          <w:rFonts w:eastAsia="Times New Roman" w:cs="Calibri"/>
          <w:color w:val="000000"/>
        </w:rPr>
        <w:t xml:space="preserve">The Director advised that they will no longer be looking to purchase the attachment due to the mild weather to date and the amount of time needed to be delivered. The Director asked the Committee going forward if they would need to approve such changes within departmental budgeted items. </w:t>
      </w:r>
    </w:p>
    <w:p w:rsidR="00A94053" w:rsidRDefault="00A94053" w:rsidP="00A94053">
      <w:pPr>
        <w:autoSpaceDE w:val="0"/>
        <w:autoSpaceDN w:val="0"/>
        <w:adjustRightInd w:val="0"/>
        <w:rPr>
          <w:rFonts w:eastAsia="Times New Roman" w:cs="Calibri"/>
          <w:color w:val="000000"/>
        </w:rPr>
      </w:pPr>
    </w:p>
    <w:p w:rsidR="00A94053" w:rsidRPr="00E71916" w:rsidRDefault="00A94053" w:rsidP="00A94053">
      <w:pPr>
        <w:autoSpaceDE w:val="0"/>
        <w:autoSpaceDN w:val="0"/>
        <w:adjustRightInd w:val="0"/>
        <w:rPr>
          <w:rFonts w:eastAsia="Times New Roman" w:cs="Calibri"/>
          <w:color w:val="000000"/>
        </w:rPr>
      </w:pPr>
      <w:r>
        <w:rPr>
          <w:rFonts w:eastAsia="Times New Roman" w:cs="Calibri"/>
          <w:color w:val="000000"/>
        </w:rPr>
        <w:t>The Committee feels that it is up to Management to determine if items should be re-prioritized and purchased as long as the items are deemed necessary and essential and within budget.</w:t>
      </w:r>
    </w:p>
    <w:p w:rsidR="00A94053" w:rsidRPr="00E71916" w:rsidRDefault="00A94053" w:rsidP="00A94053">
      <w:pPr>
        <w:autoSpaceDE w:val="0"/>
        <w:autoSpaceDN w:val="0"/>
        <w:adjustRightInd w:val="0"/>
        <w:rPr>
          <w:rFonts w:eastAsia="Times New Roman" w:cs="Calibri"/>
          <w:color w:val="000000"/>
          <w:sz w:val="18"/>
          <w:szCs w:val="18"/>
        </w:rPr>
      </w:pPr>
    </w:p>
    <w:p w:rsidR="00A94053" w:rsidRPr="00E71916" w:rsidRDefault="00A94053" w:rsidP="00A94053">
      <w:pPr>
        <w:rPr>
          <w:rFonts w:eastAsia="Times New Roman" w:cs="Calibri"/>
          <w:b/>
          <w:bCs/>
          <w:color w:val="000000"/>
          <w:sz w:val="18"/>
          <w:szCs w:val="18"/>
        </w:rPr>
      </w:pPr>
      <w:r>
        <w:rPr>
          <w:rFonts w:eastAsia="Times New Roman" w:cs="Calibri"/>
          <w:b/>
          <w:bCs/>
          <w:color w:val="000000"/>
          <w:sz w:val="28"/>
          <w:szCs w:val="28"/>
        </w:rPr>
        <w:t>Kiwanis Music Festival Donation Request</w:t>
      </w:r>
      <w:r w:rsidRPr="00E71916">
        <w:rPr>
          <w:rFonts w:eastAsia="Times New Roman" w:cs="Calibri"/>
          <w:b/>
          <w:bCs/>
          <w:color w:val="000000"/>
          <w:sz w:val="28"/>
          <w:szCs w:val="28"/>
        </w:rPr>
        <w:t xml:space="preserve"> 2018</w:t>
      </w:r>
    </w:p>
    <w:p w:rsidR="00A94053" w:rsidRPr="00E71916" w:rsidRDefault="00A94053" w:rsidP="00A94053">
      <w:pPr>
        <w:rPr>
          <w:rFonts w:eastAsia="Times New Roman" w:cs="Calibri"/>
          <w:b/>
          <w:bCs/>
          <w:color w:val="000000"/>
          <w:sz w:val="18"/>
          <w:szCs w:val="18"/>
        </w:rPr>
      </w:pPr>
    </w:p>
    <w:p w:rsidR="00A94053" w:rsidRDefault="00A94053" w:rsidP="00A94053">
      <w:pPr>
        <w:rPr>
          <w:rFonts w:eastAsia="Times New Roman" w:cs="Calibri"/>
          <w:bCs/>
          <w:color w:val="000000"/>
        </w:rPr>
      </w:pPr>
      <w:r w:rsidRPr="00E71916">
        <w:rPr>
          <w:rFonts w:eastAsia="Times New Roman" w:cs="Calibri"/>
          <w:bCs/>
          <w:color w:val="000000"/>
        </w:rPr>
        <w:t xml:space="preserve">The </w:t>
      </w:r>
      <w:r>
        <w:rPr>
          <w:rFonts w:eastAsia="Times New Roman" w:cs="Calibri"/>
          <w:bCs/>
          <w:color w:val="000000"/>
        </w:rPr>
        <w:t xml:space="preserve">Committee discussed a request from the Kiwanis Music Festival Committee. The Director advised that $250.00 will be awarded under the grants, subsidies and in-kind services policy for tournament hosting. </w:t>
      </w:r>
    </w:p>
    <w:p w:rsidR="00A94053" w:rsidRDefault="00A94053" w:rsidP="00A94053">
      <w:pPr>
        <w:rPr>
          <w:rFonts w:eastAsia="Times New Roman" w:cs="Calibri"/>
          <w:bCs/>
          <w:color w:val="000000"/>
        </w:rPr>
      </w:pPr>
    </w:p>
    <w:p w:rsidR="00A94053" w:rsidRPr="00E71916" w:rsidRDefault="00A94053" w:rsidP="00A94053">
      <w:pPr>
        <w:rPr>
          <w:rFonts w:eastAsia="Times New Roman" w:cs="Calibri"/>
          <w:bCs/>
          <w:color w:val="000000"/>
        </w:rPr>
      </w:pPr>
      <w:proofErr w:type="spellStart"/>
      <w:r>
        <w:rPr>
          <w:rFonts w:eastAsia="Times New Roman" w:cs="Calibri"/>
          <w:bCs/>
          <w:color w:val="000000"/>
        </w:rPr>
        <w:t>Councillor</w:t>
      </w:r>
      <w:proofErr w:type="spellEnd"/>
      <w:r>
        <w:rPr>
          <w:rFonts w:eastAsia="Times New Roman" w:cs="Calibri"/>
          <w:bCs/>
          <w:color w:val="000000"/>
        </w:rPr>
        <w:t xml:space="preserve"> Woodford left the meeting.</w:t>
      </w:r>
    </w:p>
    <w:p w:rsidR="00A94053" w:rsidRPr="00E71916" w:rsidRDefault="00A94053" w:rsidP="00A94053">
      <w:pPr>
        <w:rPr>
          <w:rFonts w:eastAsia="Times New Roman" w:cs="Calibri"/>
          <w:bCs/>
          <w:color w:val="000000"/>
        </w:rPr>
      </w:pPr>
    </w:p>
    <w:p w:rsidR="00A94053" w:rsidRDefault="00A94053" w:rsidP="00A94053">
      <w:pPr>
        <w:rPr>
          <w:rFonts w:eastAsia="Times New Roman" w:cs="Calibri"/>
          <w:b/>
          <w:bCs/>
          <w:color w:val="000000"/>
          <w:sz w:val="28"/>
          <w:szCs w:val="28"/>
        </w:rPr>
      </w:pPr>
      <w:r>
        <w:rPr>
          <w:rFonts w:eastAsia="Times New Roman" w:cs="Calibri"/>
          <w:b/>
          <w:bCs/>
          <w:color w:val="000000"/>
          <w:sz w:val="28"/>
          <w:szCs w:val="28"/>
        </w:rPr>
        <w:t>TOPS (Taking off Pounds Sensibly) Convention Subsidy</w:t>
      </w:r>
    </w:p>
    <w:p w:rsidR="00A94053" w:rsidRDefault="00A94053" w:rsidP="00A94053">
      <w:pPr>
        <w:rPr>
          <w:rFonts w:eastAsia="Times New Roman" w:cs="Calibri"/>
          <w:bCs/>
          <w:color w:val="000000"/>
        </w:rPr>
      </w:pPr>
    </w:p>
    <w:p w:rsidR="00A94053" w:rsidRDefault="00A94053" w:rsidP="00A94053">
      <w:pPr>
        <w:rPr>
          <w:rFonts w:eastAsia="Times New Roman" w:cs="Calibri"/>
          <w:bCs/>
          <w:color w:val="000000"/>
        </w:rPr>
      </w:pPr>
      <w:r>
        <w:rPr>
          <w:rFonts w:eastAsia="Times New Roman" w:cs="Calibri"/>
          <w:bCs/>
          <w:color w:val="000000"/>
        </w:rPr>
        <w:t xml:space="preserve">The Committee discussed a request from TOPS for a reduced building rental rate for their two-day convention on May 25th &amp; 26th, 2018. The Steele Community Centre will be their host convention location from 2018 -2020. The Committee discussed this and agrees to charge TOPS a one-day building rental for 2018. They have also agreed to provide a one-day subsidy for 2019 and 2020 providing their convention is two-days. The rate charged will be based on the building rental rate in the year of their convention. </w:t>
      </w:r>
    </w:p>
    <w:p w:rsidR="00A94053" w:rsidRDefault="00A94053" w:rsidP="00A94053">
      <w:pPr>
        <w:rPr>
          <w:rFonts w:eastAsia="Times New Roman" w:cs="Calibri"/>
          <w:bCs/>
          <w:color w:val="000000"/>
        </w:rPr>
      </w:pPr>
    </w:p>
    <w:p w:rsidR="00A94053" w:rsidRDefault="00A94053" w:rsidP="00A94053">
      <w:pPr>
        <w:rPr>
          <w:rFonts w:eastAsia="Times New Roman" w:cs="Calibri"/>
          <w:bCs/>
          <w:color w:val="000000"/>
        </w:rPr>
      </w:pPr>
    </w:p>
    <w:p w:rsidR="00A94053" w:rsidRPr="00A94053" w:rsidRDefault="00A94053" w:rsidP="00A94053">
      <w:pPr>
        <w:rPr>
          <w:rFonts w:eastAsia="Times New Roman" w:cs="Calibri"/>
          <w:b/>
          <w:bCs/>
          <w:color w:val="000000"/>
          <w:sz w:val="26"/>
          <w:szCs w:val="26"/>
        </w:rPr>
      </w:pPr>
      <w:r w:rsidRPr="00A94053">
        <w:rPr>
          <w:rFonts w:eastAsia="Times New Roman" w:cs="Calibri"/>
          <w:b/>
          <w:bCs/>
          <w:color w:val="000000"/>
          <w:sz w:val="26"/>
          <w:szCs w:val="26"/>
        </w:rPr>
        <w:lastRenderedPageBreak/>
        <w:t>Motion #18-029</w:t>
      </w:r>
    </w:p>
    <w:p w:rsidR="00A94053" w:rsidRPr="00A94053" w:rsidRDefault="00A94053" w:rsidP="00A94053">
      <w:pPr>
        <w:rPr>
          <w:rFonts w:eastAsia="Times New Roman" w:cs="Calibri"/>
          <w:b/>
          <w:bCs/>
          <w:color w:val="000000"/>
          <w:sz w:val="26"/>
          <w:szCs w:val="26"/>
        </w:rPr>
      </w:pPr>
      <w:r w:rsidRPr="00A94053">
        <w:rPr>
          <w:rFonts w:eastAsia="Times New Roman" w:cs="Calibri"/>
          <w:b/>
          <w:bCs/>
          <w:color w:val="000000"/>
          <w:sz w:val="26"/>
          <w:szCs w:val="26"/>
        </w:rPr>
        <w:t>TOPS (Taking off Pounds Sensibly) Convention Subsidy</w:t>
      </w:r>
    </w:p>
    <w:p w:rsidR="00A94053" w:rsidRDefault="00A94053" w:rsidP="00A94053">
      <w:pPr>
        <w:rPr>
          <w:rFonts w:eastAsia="Times New Roman" w:cs="Calibri"/>
          <w:bCs/>
          <w:color w:val="000000"/>
        </w:rPr>
      </w:pPr>
    </w:p>
    <w:p w:rsidR="00A94053" w:rsidRDefault="00A94053" w:rsidP="00A94053">
      <w:pPr>
        <w:rPr>
          <w:rFonts w:eastAsia="Times New Roman" w:cs="Calibri"/>
          <w:bCs/>
          <w:color w:val="000000"/>
        </w:rPr>
      </w:pPr>
      <w:r>
        <w:rPr>
          <w:rFonts w:eastAsia="Times New Roman" w:cs="Calibri"/>
          <w:bCs/>
          <w:color w:val="000000"/>
        </w:rPr>
        <w:t xml:space="preserve">Moved by Deputy Mayor Pollett and seconded by </w:t>
      </w:r>
      <w:proofErr w:type="spellStart"/>
      <w:r>
        <w:rPr>
          <w:rFonts w:eastAsia="Times New Roman" w:cs="Calibri"/>
          <w:bCs/>
          <w:color w:val="000000"/>
        </w:rPr>
        <w:t>Councillor</w:t>
      </w:r>
      <w:proofErr w:type="spellEnd"/>
      <w:r>
        <w:rPr>
          <w:rFonts w:eastAsia="Times New Roman" w:cs="Calibri"/>
          <w:bCs/>
          <w:color w:val="000000"/>
        </w:rPr>
        <w:t xml:space="preserve"> Fudge that TOPS be given a 50% building rental discount for their 2018 convention.</w:t>
      </w:r>
    </w:p>
    <w:p w:rsidR="00A94053" w:rsidRDefault="00A94053" w:rsidP="00A94053">
      <w:pPr>
        <w:rPr>
          <w:rFonts w:eastAsia="Times New Roman" w:cs="Calibri"/>
          <w:bCs/>
          <w:color w:val="000000"/>
        </w:rPr>
      </w:pPr>
    </w:p>
    <w:p w:rsidR="00A94053" w:rsidRDefault="00A94053" w:rsidP="00A94053">
      <w:pPr>
        <w:rPr>
          <w:rFonts w:eastAsia="Times New Roman" w:cs="Calibri"/>
          <w:bCs/>
          <w:color w:val="000000"/>
        </w:rPr>
      </w:pPr>
      <w:r>
        <w:rPr>
          <w:rFonts w:eastAsia="Times New Roman" w:cs="Calibri"/>
          <w:bCs/>
          <w:color w:val="000000"/>
        </w:rPr>
        <w:tab/>
      </w:r>
      <w:r>
        <w:rPr>
          <w:rFonts w:eastAsia="Times New Roman" w:cs="Calibri"/>
          <w:bCs/>
          <w:color w:val="000000"/>
        </w:rPr>
        <w:tab/>
        <w:t>In Favour:</w:t>
      </w:r>
      <w:r>
        <w:rPr>
          <w:rFonts w:eastAsia="Times New Roman" w:cs="Calibri"/>
          <w:bCs/>
          <w:color w:val="000000"/>
        </w:rPr>
        <w:tab/>
        <w:t>4</w:t>
      </w:r>
      <w:r>
        <w:rPr>
          <w:rFonts w:eastAsia="Times New Roman" w:cs="Calibri"/>
          <w:bCs/>
          <w:color w:val="000000"/>
        </w:rPr>
        <w:tab/>
        <w:t>Opposing:</w:t>
      </w:r>
      <w:r>
        <w:rPr>
          <w:rFonts w:eastAsia="Times New Roman" w:cs="Calibri"/>
          <w:bCs/>
          <w:color w:val="000000"/>
        </w:rPr>
        <w:tab/>
        <w:t>0</w:t>
      </w:r>
    </w:p>
    <w:p w:rsidR="00A94053" w:rsidRDefault="00A94053" w:rsidP="00A94053">
      <w:pPr>
        <w:rPr>
          <w:rFonts w:eastAsia="Times New Roman" w:cs="Calibri"/>
          <w:bCs/>
          <w:color w:val="000000"/>
        </w:rPr>
      </w:pPr>
    </w:p>
    <w:p w:rsidR="00A94053" w:rsidRDefault="00A94053" w:rsidP="00A94053">
      <w:pPr>
        <w:rPr>
          <w:rFonts w:eastAsia="Times New Roman" w:cs="Calibri"/>
          <w:bCs/>
          <w:color w:val="000000"/>
        </w:rPr>
      </w:pPr>
      <w:r w:rsidRPr="00A94053">
        <w:rPr>
          <w:rFonts w:eastAsia="Times New Roman" w:cs="Calibri"/>
          <w:b/>
          <w:bCs/>
          <w:color w:val="000000"/>
        </w:rPr>
        <w:t>Decision:</w:t>
      </w:r>
      <w:r>
        <w:rPr>
          <w:rFonts w:eastAsia="Times New Roman" w:cs="Calibri"/>
          <w:bCs/>
          <w:color w:val="000000"/>
        </w:rPr>
        <w:tab/>
        <w:t>Motion carried.</w:t>
      </w:r>
    </w:p>
    <w:p w:rsidR="00A94053" w:rsidRDefault="00A94053" w:rsidP="00A94053">
      <w:pPr>
        <w:rPr>
          <w:rFonts w:eastAsia="Times New Roman" w:cs="Calibri"/>
          <w:bCs/>
          <w:color w:val="000000"/>
        </w:rPr>
      </w:pPr>
    </w:p>
    <w:p w:rsidR="00A94053" w:rsidRPr="009C118D" w:rsidRDefault="00A94053" w:rsidP="00A94053">
      <w:pPr>
        <w:rPr>
          <w:rFonts w:eastAsia="Times New Roman" w:cs="Calibri"/>
          <w:bCs/>
          <w:color w:val="000000"/>
        </w:rPr>
      </w:pPr>
      <w:proofErr w:type="spellStart"/>
      <w:r>
        <w:rPr>
          <w:rFonts w:eastAsia="Times New Roman" w:cs="Calibri"/>
          <w:bCs/>
          <w:color w:val="000000"/>
        </w:rPr>
        <w:t>Councillor</w:t>
      </w:r>
      <w:proofErr w:type="spellEnd"/>
      <w:r>
        <w:rPr>
          <w:rFonts w:eastAsia="Times New Roman" w:cs="Calibri"/>
          <w:bCs/>
          <w:color w:val="000000"/>
        </w:rPr>
        <w:t xml:space="preserve"> Woodford returned to the meeting.</w:t>
      </w:r>
    </w:p>
    <w:p w:rsidR="00A94053" w:rsidRPr="00E71916" w:rsidRDefault="00A94053" w:rsidP="00A94053">
      <w:pPr>
        <w:rPr>
          <w:rFonts w:eastAsia="Times New Roman" w:cs="Calibri"/>
          <w:bCs/>
          <w:color w:val="000000"/>
        </w:rPr>
      </w:pPr>
      <w:r w:rsidRPr="00E71916">
        <w:rPr>
          <w:rFonts w:eastAsia="Times New Roman" w:cs="Calibri"/>
          <w:bCs/>
          <w:color w:val="000000"/>
        </w:rPr>
        <w:t xml:space="preserve">  </w:t>
      </w:r>
    </w:p>
    <w:p w:rsidR="00A94053" w:rsidRPr="00E71916" w:rsidRDefault="00A94053" w:rsidP="00A94053">
      <w:pPr>
        <w:rPr>
          <w:rFonts w:eastAsia="Times New Roman" w:cs="Calibri"/>
          <w:b/>
          <w:bCs/>
          <w:color w:val="000000"/>
          <w:sz w:val="28"/>
          <w:szCs w:val="28"/>
        </w:rPr>
      </w:pPr>
      <w:r w:rsidRPr="00E71916">
        <w:rPr>
          <w:rFonts w:eastAsia="Times New Roman" w:cs="Calibri"/>
          <w:b/>
          <w:bCs/>
          <w:color w:val="000000"/>
          <w:sz w:val="28"/>
          <w:szCs w:val="28"/>
        </w:rPr>
        <w:t xml:space="preserve">Soccer Facility and Multiplex </w:t>
      </w:r>
      <w:r>
        <w:rPr>
          <w:rFonts w:eastAsia="Times New Roman" w:cs="Calibri"/>
          <w:b/>
          <w:bCs/>
          <w:color w:val="000000"/>
          <w:sz w:val="28"/>
          <w:szCs w:val="28"/>
        </w:rPr>
        <w:t>Steering Committee Update</w:t>
      </w:r>
    </w:p>
    <w:p w:rsidR="00A94053" w:rsidRPr="00960D09" w:rsidRDefault="00A94053" w:rsidP="00A94053">
      <w:pPr>
        <w:rPr>
          <w:rFonts w:eastAsia="Times New Roman" w:cs="Calibri"/>
          <w:b/>
          <w:bCs/>
          <w:color w:val="000000"/>
        </w:rPr>
      </w:pPr>
    </w:p>
    <w:p w:rsidR="00A94053" w:rsidRDefault="00A94053" w:rsidP="00A94053">
      <w:pPr>
        <w:rPr>
          <w:rFonts w:eastAsia="Times New Roman" w:cs="Calibri"/>
          <w:bCs/>
          <w:color w:val="000000"/>
        </w:rPr>
      </w:pPr>
      <w:r w:rsidRPr="00E71916">
        <w:rPr>
          <w:rFonts w:eastAsia="Times New Roman" w:cs="Calibri"/>
          <w:bCs/>
          <w:color w:val="000000"/>
        </w:rPr>
        <w:t xml:space="preserve">The </w:t>
      </w:r>
      <w:r>
        <w:rPr>
          <w:rFonts w:eastAsia="Times New Roman" w:cs="Calibri"/>
          <w:bCs/>
          <w:color w:val="000000"/>
        </w:rPr>
        <w:t xml:space="preserve">Chair updated the Committee on the first Soccer/Multiplex Steering Committee meeting held Thursday, January 25. The meeting was chaired by the Chair of Recreation &amp; Community Living Committee and there were representatives from Special Olympics, </w:t>
      </w:r>
      <w:proofErr w:type="spellStart"/>
      <w:r>
        <w:rPr>
          <w:rFonts w:eastAsia="Times New Roman" w:cs="Calibri"/>
          <w:bCs/>
          <w:color w:val="000000"/>
        </w:rPr>
        <w:t>Airials</w:t>
      </w:r>
      <w:proofErr w:type="spellEnd"/>
      <w:r>
        <w:rPr>
          <w:rFonts w:eastAsia="Times New Roman" w:cs="Calibri"/>
          <w:bCs/>
          <w:color w:val="000000"/>
        </w:rPr>
        <w:t xml:space="preserve"> Wellness Centre, Gander Minor Soccer and Gander Tennis Association. Town staff included the Directors of Engineering, Economic Development, and Recreation and Community Services.</w:t>
      </w:r>
    </w:p>
    <w:p w:rsidR="00A94053" w:rsidRDefault="00A94053" w:rsidP="00A94053">
      <w:pPr>
        <w:rPr>
          <w:rFonts w:eastAsia="Times New Roman" w:cs="Calibri"/>
          <w:bCs/>
          <w:color w:val="000000"/>
        </w:rPr>
      </w:pPr>
    </w:p>
    <w:p w:rsidR="00A94053" w:rsidRPr="00E71916" w:rsidRDefault="00A94053" w:rsidP="00A94053">
      <w:pPr>
        <w:rPr>
          <w:rFonts w:eastAsia="Times New Roman" w:cs="Calibri"/>
          <w:bCs/>
          <w:color w:val="000000"/>
        </w:rPr>
      </w:pPr>
      <w:r>
        <w:rPr>
          <w:rFonts w:eastAsia="Times New Roman" w:cs="Calibri"/>
          <w:bCs/>
          <w:color w:val="000000"/>
        </w:rPr>
        <w:t>The meeting reviewed the purpose of the Steering Committee; the various needs of each group were discussed as well as the future meeting schedule.  Each representative in attendance was asked to discuss with their respective organizations if they are committed to sharing space in a soccer/ multiplex facility as well as to compile information on potential tournament hosting and needs each user group will require in this facility. The Director advised that the Minutes from this meeting will be finalized and circulated to all members of the Committee along with an action items list for the next scheduled meeting.</w:t>
      </w:r>
    </w:p>
    <w:p w:rsidR="00A94053" w:rsidRPr="00E71916" w:rsidRDefault="00A94053" w:rsidP="00A94053">
      <w:pPr>
        <w:rPr>
          <w:rFonts w:eastAsia="Times New Roman" w:cs="Calibri"/>
          <w:bCs/>
          <w:color w:val="000000"/>
        </w:rPr>
      </w:pPr>
    </w:p>
    <w:p w:rsidR="00A94053" w:rsidRPr="00E71916" w:rsidRDefault="00A94053" w:rsidP="00A94053">
      <w:pPr>
        <w:rPr>
          <w:b/>
          <w:sz w:val="28"/>
          <w:szCs w:val="28"/>
        </w:rPr>
      </w:pPr>
      <w:r>
        <w:rPr>
          <w:b/>
          <w:sz w:val="28"/>
          <w:szCs w:val="28"/>
        </w:rPr>
        <w:t>Upcoming Events</w:t>
      </w:r>
    </w:p>
    <w:p w:rsidR="00A94053" w:rsidRPr="003B1770" w:rsidRDefault="00A94053" w:rsidP="00F5255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sidRPr="003B1770">
        <w:rPr>
          <w:rFonts w:ascii="Calibri" w:eastAsia="Times New Roman" w:hAnsi="Calibri" w:cs="Arial"/>
          <w:lang w:val="en-GB"/>
        </w:rPr>
        <w:t>Feb 10:</w:t>
      </w:r>
      <w:r w:rsidRPr="003B1770">
        <w:rPr>
          <w:rFonts w:ascii="Calibri" w:eastAsia="Times New Roman" w:hAnsi="Calibri" w:cs="Arial"/>
          <w:lang w:val="en-GB"/>
        </w:rPr>
        <w:tab/>
        <w:t>Gander Flyers vs. Grand Falls-Windsor Cataracts</w:t>
      </w:r>
    </w:p>
    <w:p w:rsidR="00A94053" w:rsidRPr="003B1770" w:rsidRDefault="00A94053" w:rsidP="00F5255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sidRPr="003B1770">
        <w:rPr>
          <w:rFonts w:ascii="Calibri" w:eastAsia="Times New Roman" w:hAnsi="Calibri" w:cs="Arial"/>
          <w:lang w:val="en-GB"/>
        </w:rPr>
        <w:t>Feb 11:</w:t>
      </w:r>
      <w:r w:rsidRPr="003B1770">
        <w:rPr>
          <w:rFonts w:ascii="Calibri" w:eastAsia="Times New Roman" w:hAnsi="Calibri" w:cs="Arial"/>
          <w:lang w:val="en-GB"/>
        </w:rPr>
        <w:tab/>
        <w:t xml:space="preserve">Gander Flyers vs. </w:t>
      </w:r>
      <w:proofErr w:type="spellStart"/>
      <w:r w:rsidRPr="003B1770">
        <w:rPr>
          <w:rFonts w:ascii="Calibri" w:eastAsia="Times New Roman" w:hAnsi="Calibri" w:cs="Arial"/>
          <w:lang w:val="en-GB"/>
        </w:rPr>
        <w:t>Clarenville</w:t>
      </w:r>
      <w:proofErr w:type="spellEnd"/>
      <w:r w:rsidRPr="003B1770">
        <w:rPr>
          <w:rFonts w:ascii="Calibri" w:eastAsia="Times New Roman" w:hAnsi="Calibri" w:cs="Arial"/>
          <w:lang w:val="en-GB"/>
        </w:rPr>
        <w:t xml:space="preserve"> Caribous</w:t>
      </w:r>
    </w:p>
    <w:p w:rsidR="00A94053" w:rsidRDefault="00A94053" w:rsidP="00F5255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sidRPr="003B1770">
        <w:rPr>
          <w:rFonts w:ascii="Calibri" w:eastAsia="Times New Roman" w:hAnsi="Calibri" w:cs="Arial"/>
          <w:lang w:val="en-GB"/>
        </w:rPr>
        <w:t>Feb 16-17:</w:t>
      </w:r>
      <w:r w:rsidRPr="003B1770">
        <w:rPr>
          <w:rFonts w:ascii="Calibri" w:eastAsia="Times New Roman" w:hAnsi="Calibri" w:cs="Arial"/>
          <w:lang w:val="en-GB"/>
        </w:rPr>
        <w:tab/>
        <w:t>RCMP Tournament</w:t>
      </w:r>
    </w:p>
    <w:p w:rsidR="00226FE9" w:rsidRPr="003B1770" w:rsidRDefault="00F33A3D" w:rsidP="00F52557">
      <w:pPr>
        <w:pStyle w:val="ListParagraph"/>
        <w:widowControl w:val="0"/>
        <w:numPr>
          <w:ilvl w:val="0"/>
          <w:numId w:val="1"/>
        </w:numPr>
        <w:tabs>
          <w:tab w:val="left" w:pos="-1200"/>
          <w:tab w:val="left" w:pos="-1020"/>
          <w:tab w:val="left" w:pos="2880"/>
        </w:tabs>
        <w:autoSpaceDE w:val="0"/>
        <w:autoSpaceDN w:val="0"/>
        <w:adjustRightInd w:val="0"/>
        <w:jc w:val="left"/>
        <w:rPr>
          <w:rFonts w:ascii="Calibri" w:eastAsia="Times New Roman" w:hAnsi="Calibri" w:cs="Arial"/>
          <w:lang w:val="en-GB"/>
        </w:rPr>
      </w:pPr>
      <w:r>
        <w:rPr>
          <w:rFonts w:ascii="Calibri" w:eastAsia="Times New Roman" w:hAnsi="Calibri" w:cs="Arial"/>
          <w:lang w:val="en-GB"/>
        </w:rPr>
        <w:t>Feb 23-24</w:t>
      </w:r>
      <w:r>
        <w:rPr>
          <w:rFonts w:ascii="Calibri" w:eastAsia="Times New Roman" w:hAnsi="Calibri" w:cs="Arial"/>
          <w:lang w:val="en-GB"/>
        </w:rPr>
        <w:tab/>
      </w:r>
      <w:proofErr w:type="spellStart"/>
      <w:r>
        <w:rPr>
          <w:rFonts w:ascii="Calibri" w:eastAsia="Times New Roman" w:hAnsi="Calibri" w:cs="Arial"/>
          <w:lang w:val="en-GB"/>
        </w:rPr>
        <w:t>Snobreak</w:t>
      </w:r>
      <w:proofErr w:type="spellEnd"/>
      <w:r>
        <w:rPr>
          <w:rFonts w:ascii="Calibri" w:eastAsia="Times New Roman" w:hAnsi="Calibri" w:cs="Arial"/>
          <w:lang w:val="en-GB"/>
        </w:rPr>
        <w:t xml:space="preserve"> 2018</w:t>
      </w:r>
    </w:p>
    <w:p w:rsidR="00CE58C0" w:rsidRPr="008D6D49" w:rsidRDefault="00CE58C0" w:rsidP="008D6D49">
      <w:pPr>
        <w:widowControl w:val="0"/>
        <w:tabs>
          <w:tab w:val="left" w:pos="-1200"/>
          <w:tab w:val="left" w:pos="-1020"/>
          <w:tab w:val="left" w:pos="1800"/>
        </w:tabs>
        <w:autoSpaceDE w:val="0"/>
        <w:autoSpaceDN w:val="0"/>
        <w:adjustRightInd w:val="0"/>
        <w:rPr>
          <w:rFonts w:cs="Arial"/>
          <w:lang w:val="en-GB"/>
        </w:rPr>
      </w:pP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F33A3D" w:rsidRDefault="00F33A3D" w:rsidP="00925778"/>
    <w:p w:rsidR="00F33A3D" w:rsidRDefault="00F33A3D" w:rsidP="00925778"/>
    <w:p w:rsidR="00F33A3D" w:rsidRDefault="00F33A3D" w:rsidP="00925778"/>
    <w:p w:rsidR="00AF4A94" w:rsidRDefault="000E57C2" w:rsidP="00925778">
      <w:r>
        <w:lastRenderedPageBreak/>
        <w:t xml:space="preserve">The Public </w:t>
      </w:r>
      <w:r w:rsidR="00172755">
        <w:t>Safety &amp; Protective Services</w:t>
      </w:r>
      <w:r w:rsidR="007D51B9">
        <w:t xml:space="preserve"> Committee was held on </w:t>
      </w:r>
      <w:r w:rsidR="003A3021">
        <w:t xml:space="preserve">January </w:t>
      </w:r>
      <w:r w:rsidR="00F33A3D">
        <w:t>24</w:t>
      </w:r>
      <w:r w:rsidR="003A3021">
        <w:t>, 2018</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w:t>
      </w:r>
      <w:r w:rsidR="003A3021">
        <w:t xml:space="preserve"> A. Quilty</w:t>
      </w:r>
      <w:r>
        <w:t>, Fire Chief</w:t>
      </w:r>
      <w:r w:rsidR="003A3021">
        <w:t xml:space="preserve"> (A)</w:t>
      </w:r>
      <w:r>
        <w:t>;</w:t>
      </w:r>
      <w:r w:rsidR="00AF4A94">
        <w:t xml:space="preserve"> </w:t>
      </w:r>
      <w:r w:rsidR="00F33A3D">
        <w:t>J. Mayo, Deputy Fire</w:t>
      </w:r>
      <w:r w:rsidR="002841FF">
        <w:t xml:space="preserve"> Chief – Volunteer; T. Clarke, Assistant Deputy Chief – Volunteer; D. Chafe, CAO;</w:t>
      </w:r>
      <w:r w:rsidR="00F33A3D">
        <w:t xml:space="preserve"> </w:t>
      </w:r>
      <w:r w:rsidR="007468B3">
        <w:t xml:space="preserve"> L. Small, Administrative Assistant.</w:t>
      </w:r>
    </w:p>
    <w:p w:rsidR="00805B8B" w:rsidRDefault="00805B8B" w:rsidP="00925778"/>
    <w:p w:rsidR="00925778" w:rsidRDefault="00925778" w:rsidP="00925778">
      <w:r>
        <w:t>The following items were discussed:</w:t>
      </w:r>
    </w:p>
    <w:p w:rsidR="00805B8B" w:rsidRDefault="00805B8B" w:rsidP="00925778"/>
    <w:p w:rsidR="002841FF" w:rsidRDefault="002841FF" w:rsidP="002841FF">
      <w:pPr>
        <w:rPr>
          <w:rFonts w:ascii="Calibri" w:hAnsi="Calibri"/>
          <w:b/>
          <w:sz w:val="28"/>
          <w:szCs w:val="28"/>
        </w:rPr>
      </w:pPr>
      <w:r w:rsidRPr="008B65BD">
        <w:rPr>
          <w:rFonts w:ascii="Calibri" w:hAnsi="Calibri"/>
          <w:b/>
          <w:sz w:val="28"/>
          <w:szCs w:val="28"/>
        </w:rPr>
        <w:t>Policy Implementation- Short Term Absence</w:t>
      </w:r>
      <w:r w:rsidRPr="008B65BD" w:rsidDel="00A35699">
        <w:rPr>
          <w:rFonts w:ascii="Calibri" w:hAnsi="Calibri"/>
          <w:b/>
          <w:sz w:val="28"/>
          <w:szCs w:val="28"/>
        </w:rPr>
        <w:t xml:space="preserve"> </w:t>
      </w:r>
    </w:p>
    <w:p w:rsidR="002841FF" w:rsidRDefault="002841FF" w:rsidP="002841FF">
      <w:pPr>
        <w:rPr>
          <w:rFonts w:ascii="Calibri" w:hAnsi="Calibri"/>
        </w:rPr>
      </w:pPr>
    </w:p>
    <w:p w:rsidR="002841FF" w:rsidRDefault="002841FF" w:rsidP="002841FF">
      <w:pPr>
        <w:rPr>
          <w:rFonts w:ascii="Calibri" w:hAnsi="Calibri"/>
        </w:rPr>
      </w:pPr>
      <w:r>
        <w:rPr>
          <w:rFonts w:ascii="Calibri" w:hAnsi="Calibri"/>
        </w:rPr>
        <w:t xml:space="preserve">The Committee met with the Acting Fire Chief, the Volunteer Deputy Fire Chief, and the Assistant Deputy Volunteer Fire Chief. At present, the Acting Fire Chief and the Volunteer Deputy Fire Chief are splitting the Operational and Administration duties of the Fire Department. </w:t>
      </w:r>
    </w:p>
    <w:p w:rsidR="002841FF" w:rsidRDefault="002841FF" w:rsidP="002841FF">
      <w:pPr>
        <w:rPr>
          <w:rFonts w:ascii="Calibri" w:hAnsi="Calibri"/>
        </w:rPr>
      </w:pPr>
    </w:p>
    <w:p w:rsidR="002841FF" w:rsidRDefault="002841FF" w:rsidP="002841FF">
      <w:pPr>
        <w:rPr>
          <w:rFonts w:ascii="Calibri" w:hAnsi="Calibri"/>
        </w:rPr>
      </w:pPr>
      <w:r>
        <w:rPr>
          <w:rFonts w:ascii="Calibri" w:hAnsi="Calibri"/>
        </w:rPr>
        <w:t xml:space="preserve">The Acting Fire Chief advised that he is working on a policy for “Short Term Absence of the Paid Fire Chief” as there is no policy in place at this time.  He will work with the volunteer chiefs to prepare a draft document to present at the next Management meeting in February. Following review by Management, it will be incorporated into the Town of Gander Policy and presented to the Public Works Committee for recommendation to Council. </w:t>
      </w:r>
    </w:p>
    <w:p w:rsidR="002841FF" w:rsidRDefault="002841FF" w:rsidP="002841FF">
      <w:pPr>
        <w:rPr>
          <w:rFonts w:ascii="Calibri" w:hAnsi="Calibri"/>
        </w:rPr>
      </w:pPr>
    </w:p>
    <w:p w:rsidR="00C30826" w:rsidRDefault="00C30826" w:rsidP="00C30826">
      <w:pPr>
        <w:pStyle w:val="Heading3"/>
      </w:pPr>
      <w:r>
        <w:t>Public Safety &amp; Protective Services Committee:</w:t>
      </w:r>
    </w:p>
    <w:p w:rsidR="00C30826" w:rsidRDefault="00C30826" w:rsidP="00C30826"/>
    <w:p w:rsidR="00C30826" w:rsidRPr="00480A65" w:rsidRDefault="00C30826" w:rsidP="00C30826">
      <w:r w:rsidRPr="00480A65">
        <w:t xml:space="preserve">The </w:t>
      </w:r>
      <w:r>
        <w:t>Public Safety &amp; Protective Services</w:t>
      </w:r>
      <w:r w:rsidRPr="00480A65">
        <w:t xml:space="preserve"> Committee report was presented by </w:t>
      </w:r>
      <w:proofErr w:type="spellStart"/>
      <w:r w:rsidRPr="00480A65">
        <w:t>Councillor</w:t>
      </w:r>
      <w:proofErr w:type="spellEnd"/>
      <w:r>
        <w:t xml:space="preserve"> Woodford.</w:t>
      </w:r>
    </w:p>
    <w:p w:rsidR="00C30826" w:rsidRDefault="00C30826" w:rsidP="00C30826"/>
    <w:p w:rsidR="00C30826" w:rsidRDefault="00C30826" w:rsidP="00C30826">
      <w:r>
        <w:t xml:space="preserve">The Public Safety &amp; Protective Services Committee was held on January 30, 2018.  The meeting was chaired by P. Woodford, </w:t>
      </w:r>
      <w:proofErr w:type="spellStart"/>
      <w:r>
        <w:t>Councillor</w:t>
      </w:r>
      <w:proofErr w:type="spellEnd"/>
      <w:r>
        <w:t xml:space="preserve">.  Other members present included: T. Pollett, Deputy Mayor; B. Dove, </w:t>
      </w:r>
      <w:proofErr w:type="spellStart"/>
      <w:r>
        <w:t>Councillor</w:t>
      </w:r>
      <w:proofErr w:type="spellEnd"/>
      <w:r>
        <w:t xml:space="preserve">; O. Fudge, </w:t>
      </w:r>
      <w:proofErr w:type="spellStart"/>
      <w:r>
        <w:t>Councillor</w:t>
      </w:r>
      <w:proofErr w:type="spellEnd"/>
      <w:r>
        <w:t xml:space="preserve">; A. Quilty, Fire Chief (A); J. Mayo, Deputy Fire Chief – Volunteer; </w:t>
      </w:r>
      <w:r w:rsidR="006855A8">
        <w:t>W. Jenkins, Municipal Enforcement Officer in Charge</w:t>
      </w:r>
      <w:r>
        <w:t>; L. Small, Administrative Assistant.</w:t>
      </w:r>
    </w:p>
    <w:p w:rsidR="00C30826" w:rsidRDefault="00C30826" w:rsidP="00C30826"/>
    <w:p w:rsidR="00C30826" w:rsidRDefault="00C30826" w:rsidP="00C30826">
      <w:r>
        <w:t>The following items were discussed:</w:t>
      </w:r>
    </w:p>
    <w:p w:rsidR="002841FF" w:rsidRDefault="002841FF" w:rsidP="002841FF">
      <w:pPr>
        <w:rPr>
          <w:rFonts w:ascii="Calibri" w:hAnsi="Calibri"/>
        </w:rPr>
      </w:pPr>
    </w:p>
    <w:p w:rsidR="00AC226D" w:rsidRPr="0030721A" w:rsidRDefault="00AC226D" w:rsidP="00AC226D">
      <w:pPr>
        <w:rPr>
          <w:rFonts w:ascii="Calibri" w:hAnsi="Calibri"/>
          <w:b/>
          <w:sz w:val="28"/>
          <w:szCs w:val="28"/>
        </w:rPr>
      </w:pPr>
      <w:r w:rsidRPr="0030721A">
        <w:rPr>
          <w:rFonts w:ascii="Calibri" w:hAnsi="Calibri"/>
          <w:b/>
          <w:sz w:val="28"/>
          <w:szCs w:val="28"/>
        </w:rPr>
        <w:t xml:space="preserve">Delegation </w:t>
      </w:r>
      <w:r w:rsidRPr="003F01AF">
        <w:rPr>
          <w:rFonts w:ascii="Calibri" w:hAnsi="Calibri"/>
          <w:b/>
          <w:sz w:val="28"/>
          <w:szCs w:val="28"/>
        </w:rPr>
        <w:t>-</w:t>
      </w:r>
      <w:r w:rsidRPr="003F01AF">
        <w:rPr>
          <w:rFonts w:ascii="Calibri" w:hAnsi="Calibri"/>
          <w:b/>
          <w:color w:val="C0504D" w:themeColor="accent2"/>
          <w:sz w:val="28"/>
          <w:szCs w:val="28"/>
        </w:rPr>
        <w:t xml:space="preserve"> </w:t>
      </w:r>
      <w:r>
        <w:rPr>
          <w:rFonts w:ascii="Calibri" w:hAnsi="Calibri"/>
          <w:b/>
          <w:sz w:val="28"/>
          <w:szCs w:val="28"/>
        </w:rPr>
        <w:t>ATV Use</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The Committee met with a resident on his concerns over the use of ATVs and snowmobiles with in the town, particularly on public streets and pedestrian trails. He feels that there is an inherent and significant risk when off-road recreational vehicles are permitted to operate in and amongst automobiles and pedestrians.</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His concerns are substantiated by a variety of news reports on ATV accidents within the Province and by the fact that all other major municipalities have banned these types of vehicles from street use. ATV’s actually come with decals warning against their use on paved roads.</w:t>
      </w:r>
    </w:p>
    <w:p w:rsidR="00AC226D" w:rsidRDefault="00AC226D" w:rsidP="00AC226D">
      <w:pPr>
        <w:rPr>
          <w:rFonts w:ascii="Calibri" w:hAnsi="Calibri"/>
        </w:rPr>
      </w:pPr>
      <w:r>
        <w:rPr>
          <w:rFonts w:ascii="Calibri" w:hAnsi="Calibri"/>
        </w:rPr>
        <w:lastRenderedPageBreak/>
        <w:t>Additionally, the resident indicated that he has experienced flooding as a result of snowmobile activity. Areas frequented by snowmobiles are also prone to the highly compacted snow which may lead to the formation of ice walls that can interfere with the drainage of water as snow melts. His personal property has experienced flooding which he feels was a direct consequence of snowmobile use adjacent to his property.</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The resident would like to see the town erect a barrier to prevent ATV and snowmobile use in this area thus mitigating both the safety and flooding issues.</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 xml:space="preserve">The Chair advised that Council takes these issues very seriously and currently in the process of establishing a sub-committee for ATV and snowmobile use with the municipality. Municipal Enforcement will also be reviewing the pertinent bylaws to make improvements in this area.  </w:t>
      </w:r>
    </w:p>
    <w:p w:rsidR="00AC226D" w:rsidRDefault="00AC226D" w:rsidP="00AC226D">
      <w:pPr>
        <w:rPr>
          <w:rFonts w:ascii="Calibri" w:hAnsi="Calibri"/>
        </w:rPr>
      </w:pPr>
    </w:p>
    <w:p w:rsidR="00AC226D" w:rsidRPr="00915C3F" w:rsidRDefault="00AC226D" w:rsidP="00AC226D">
      <w:pPr>
        <w:rPr>
          <w:rFonts w:ascii="Calibri" w:hAnsi="Calibri"/>
          <w:b/>
          <w:sz w:val="28"/>
          <w:szCs w:val="28"/>
        </w:rPr>
      </w:pPr>
      <w:r>
        <w:rPr>
          <w:rFonts w:ascii="Calibri" w:hAnsi="Calibri"/>
          <w:b/>
          <w:sz w:val="28"/>
          <w:szCs w:val="28"/>
        </w:rPr>
        <w:t>Blue Zone P</w:t>
      </w:r>
      <w:r w:rsidRPr="00915C3F">
        <w:rPr>
          <w:rFonts w:ascii="Calibri" w:hAnsi="Calibri"/>
          <w:b/>
          <w:sz w:val="28"/>
          <w:szCs w:val="28"/>
        </w:rPr>
        <w:t>arking</w:t>
      </w:r>
      <w:r>
        <w:rPr>
          <w:rFonts w:ascii="Calibri" w:hAnsi="Calibri"/>
          <w:b/>
          <w:sz w:val="28"/>
          <w:szCs w:val="28"/>
        </w:rPr>
        <w:t xml:space="preserve"> Fine Increase</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 xml:space="preserve">The Committee discussed the Provincial Government’s recent increase in fines for parking violations. The Blue Zone parking fine has been raised to a minimum fine of $ 400 and the maximum is $700. The Officer in Charge (OIC) noted that Municipal Enforcement can issue the same fines under the Highway Traffic Act and motorists should be aware of this recent change as it is already in effect.  The other fines increases will not become effective until June of this year. </w:t>
      </w:r>
    </w:p>
    <w:p w:rsidR="00AC226D" w:rsidRPr="00F81D5F" w:rsidRDefault="00AC226D" w:rsidP="00AC226D">
      <w:pPr>
        <w:rPr>
          <w:rFonts w:ascii="Calibri" w:hAnsi="Calibri"/>
        </w:rPr>
      </w:pPr>
    </w:p>
    <w:p w:rsidR="00AC226D" w:rsidRDefault="00AC226D" w:rsidP="00AC226D">
      <w:pPr>
        <w:rPr>
          <w:rFonts w:ascii="Calibri" w:hAnsi="Calibri"/>
        </w:rPr>
      </w:pPr>
      <w:r>
        <w:rPr>
          <w:rFonts w:ascii="Calibri" w:hAnsi="Calibri"/>
        </w:rPr>
        <w:t xml:space="preserve">The OIC will review all recent Provincial Fine changes to ensure the municipality is on par with any and all traffic violations. </w:t>
      </w:r>
    </w:p>
    <w:p w:rsidR="00AC226D" w:rsidRDefault="00AC226D" w:rsidP="00AC226D">
      <w:pPr>
        <w:rPr>
          <w:rFonts w:ascii="Calibri" w:hAnsi="Calibri"/>
        </w:rPr>
      </w:pPr>
    </w:p>
    <w:p w:rsidR="00AC226D" w:rsidRPr="0081165F" w:rsidRDefault="00AC226D" w:rsidP="00AC226D">
      <w:pPr>
        <w:rPr>
          <w:rFonts w:ascii="Calibri" w:hAnsi="Calibri"/>
          <w:b/>
          <w:sz w:val="28"/>
          <w:szCs w:val="28"/>
        </w:rPr>
      </w:pPr>
      <w:r w:rsidRPr="0081165F">
        <w:rPr>
          <w:rFonts w:ascii="Calibri" w:hAnsi="Calibri"/>
          <w:b/>
          <w:sz w:val="28"/>
          <w:szCs w:val="28"/>
        </w:rPr>
        <w:t>Correspondence-Cameras at intersections</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The Committee reviewed a letter from a resident suggesting that the Town of Gander consider installing Intersection Safety Cameras at all intersections.</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 xml:space="preserve">He expressed his concerns with many “near misses” at intersections here in town and feels the cameras would be a possible solution to this hazard. </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These cameras record license plate numbers and can be used for issuing traffic citations, however they are not widely used in smaller centers due to the cost and maintenance requirements. The recordings are only backed up for a one month period so they require steady monitoring as well, which requires more human resources.</w:t>
      </w:r>
    </w:p>
    <w:p w:rsidR="00AC226D" w:rsidRDefault="00AC226D" w:rsidP="00AC226D">
      <w:pPr>
        <w:rPr>
          <w:rFonts w:ascii="Calibri" w:hAnsi="Calibri"/>
        </w:rPr>
      </w:pPr>
    </w:p>
    <w:p w:rsidR="00AC226D" w:rsidRDefault="00AC226D" w:rsidP="00AC226D">
      <w:pPr>
        <w:rPr>
          <w:rFonts w:ascii="Calibri" w:hAnsi="Calibri"/>
        </w:rPr>
      </w:pPr>
      <w:r>
        <w:rPr>
          <w:rFonts w:ascii="Calibri" w:hAnsi="Calibri"/>
        </w:rPr>
        <w:t xml:space="preserve">The Committee will take this into consideration during the next budget process and conduct research on the types of units available. </w:t>
      </w:r>
    </w:p>
    <w:p w:rsidR="00AC226D" w:rsidRDefault="00AC226D" w:rsidP="00AC226D">
      <w:pPr>
        <w:rPr>
          <w:rFonts w:ascii="Calibri" w:hAnsi="Calibri"/>
        </w:rPr>
      </w:pPr>
    </w:p>
    <w:p w:rsidR="009F2657" w:rsidRDefault="009F2657" w:rsidP="009F2657">
      <w:pPr>
        <w:rPr>
          <w:rFonts w:ascii="Calibri" w:hAnsi="Calibri"/>
        </w:rPr>
      </w:pPr>
    </w:p>
    <w:p w:rsidR="009F2657" w:rsidRDefault="009F2657" w:rsidP="009F2657">
      <w:pPr>
        <w:rPr>
          <w:rFonts w:ascii="Calibri" w:hAnsi="Calibri"/>
        </w:rPr>
      </w:pPr>
    </w:p>
    <w:p w:rsidR="00B1563D" w:rsidRDefault="007A54B7" w:rsidP="00B1563D">
      <w:pPr>
        <w:pStyle w:val="Heading3"/>
      </w:pPr>
      <w:r>
        <w:lastRenderedPageBreak/>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9D7DE1">
        <w:t>Fudge.</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30328C">
        <w:t xml:space="preserve">January </w:t>
      </w:r>
      <w:r w:rsidR="009D7DE1">
        <w:t>3</w:t>
      </w:r>
      <w:r w:rsidR="0030328C">
        <w:t>1, 2018</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9D7DE1">
        <w:t xml:space="preserve">T. Pollett, Deputy Mayor; </w:t>
      </w:r>
      <w:r w:rsidR="00381AC8">
        <w:t xml:space="preserve">B. Dove, </w:t>
      </w:r>
      <w:proofErr w:type="spellStart"/>
      <w:r w:rsidR="00381AC8">
        <w:t>Councillor</w:t>
      </w:r>
      <w:proofErr w:type="spellEnd"/>
      <w:r w:rsidR="00381AC8">
        <w:t>;</w:t>
      </w:r>
      <w:r w:rsidR="00423DE2">
        <w:t xml:space="preserve"> T. Barron, </w:t>
      </w:r>
      <w:r w:rsidR="00381AC8">
        <w:t xml:space="preserve">Director of Municipal Works &amp; Services; </w:t>
      </w:r>
      <w:r w:rsidR="009D7DE1">
        <w:t xml:space="preserve">A. Quilty, Acting Fire Chief; </w:t>
      </w:r>
      <w:r w:rsidR="00381AC8">
        <w:t>G. Whitt, Administrative Support Clerk</w:t>
      </w:r>
      <w:r w:rsidR="00CE5A28">
        <w:t>.</w:t>
      </w:r>
    </w:p>
    <w:p w:rsidR="00FC42A7" w:rsidRDefault="00FC42A7" w:rsidP="00EE627E"/>
    <w:p w:rsidR="00F81634" w:rsidRDefault="00B1563D" w:rsidP="00776F1D">
      <w:r>
        <w:t>The following items were discussed:</w:t>
      </w:r>
    </w:p>
    <w:p w:rsidR="00E11924" w:rsidRDefault="00E11924" w:rsidP="00776F1D"/>
    <w:p w:rsidR="000B5001" w:rsidRDefault="000B5001" w:rsidP="000B5001">
      <w:pPr>
        <w:rPr>
          <w:rFonts w:ascii="Calibri" w:hAnsi="Calibri"/>
          <w:b/>
          <w:sz w:val="28"/>
          <w:szCs w:val="28"/>
        </w:rPr>
      </w:pPr>
      <w:r>
        <w:rPr>
          <w:rFonts w:ascii="Calibri" w:hAnsi="Calibri"/>
          <w:b/>
          <w:sz w:val="28"/>
          <w:szCs w:val="28"/>
        </w:rPr>
        <w:t>Delegation – S. Reid</w:t>
      </w:r>
    </w:p>
    <w:p w:rsidR="000B5001" w:rsidRDefault="000B5001" w:rsidP="000B5001">
      <w:pPr>
        <w:rPr>
          <w:rFonts w:ascii="Calibri" w:hAnsi="Calibri"/>
          <w:b/>
          <w:sz w:val="28"/>
          <w:szCs w:val="28"/>
        </w:rPr>
      </w:pPr>
    </w:p>
    <w:p w:rsidR="000B5001" w:rsidRDefault="000B5001" w:rsidP="000B5001">
      <w:pPr>
        <w:rPr>
          <w:rFonts w:ascii="Calibri" w:hAnsi="Calibri"/>
        </w:rPr>
      </w:pPr>
      <w:r w:rsidRPr="0030669E">
        <w:rPr>
          <w:rFonts w:ascii="Calibri" w:hAnsi="Calibri"/>
        </w:rPr>
        <w:t>The</w:t>
      </w:r>
      <w:r>
        <w:rPr>
          <w:rFonts w:ascii="Calibri" w:hAnsi="Calibri"/>
        </w:rPr>
        <w:t xml:space="preserve"> Committee met with Stephen Reid to hear his concerns with the current Provincial School Bus Transportation policy and how it applies to only a certain, selected group of children, and does not provide fair and inclusive transportation for all. Referencing the 1.6 kilometer rule for walking distance to school, and how it applies to children whose residence is located within this parameter; children outside the parameter are required to walk a distance of 400 meters from their residence to the nearest bus stop. This provides a disproportionate risk for children who must walk to school, with no consideration to a journey that may require crossing unsupervised intersections, high traffic zones, or following the asphalt extension of a highway. Also, school closures are based on the ability to safely transport students during adverse weather and road conditions, without consideration of walking conditions for the 1.6 kilometer distance to those who are ineligible. Parents are ultimately left with the responsibility to safely transport their children to school, adding to the congestion of traffic in the school zone and the safety of the children who are walking. </w:t>
      </w:r>
    </w:p>
    <w:p w:rsidR="000B5001" w:rsidRDefault="000B5001" w:rsidP="000B5001">
      <w:pPr>
        <w:rPr>
          <w:rFonts w:ascii="Calibri" w:hAnsi="Calibri"/>
        </w:rPr>
      </w:pPr>
    </w:p>
    <w:p w:rsidR="000B5001" w:rsidRDefault="000B5001" w:rsidP="000B5001">
      <w:pPr>
        <w:rPr>
          <w:rFonts w:ascii="Calibri" w:hAnsi="Calibri"/>
        </w:rPr>
      </w:pPr>
      <w:r>
        <w:rPr>
          <w:rFonts w:ascii="Calibri" w:hAnsi="Calibri"/>
        </w:rPr>
        <w:t xml:space="preserve">Mr. Reid requested the Town, together with the parents of the community, stand together to pursue an open and transparent review of the Province’s School Bus Transportation Policy. The policy as </w:t>
      </w:r>
      <w:proofErr w:type="gramStart"/>
      <w:r>
        <w:rPr>
          <w:rFonts w:ascii="Calibri" w:hAnsi="Calibri"/>
        </w:rPr>
        <w:t>written,</w:t>
      </w:r>
      <w:proofErr w:type="gramEnd"/>
      <w:r>
        <w:rPr>
          <w:rFonts w:ascii="Calibri" w:hAnsi="Calibri"/>
        </w:rPr>
        <w:t xml:space="preserve"> does not provide similar conditions of fairness for all children. A solution may be as simple as reducing the 1.6 kilometer walking distance parameter to 800 meters. During poor walking conditions the children could avail of the bus transportation,</w:t>
      </w:r>
      <w:r w:rsidRPr="004538E7">
        <w:rPr>
          <w:rFonts w:ascii="Calibri" w:hAnsi="Calibri"/>
        </w:rPr>
        <w:t xml:space="preserve"> </w:t>
      </w:r>
      <w:r>
        <w:rPr>
          <w:rFonts w:ascii="Calibri" w:hAnsi="Calibri"/>
        </w:rPr>
        <w:t>through a genuinely courteous protocol, by simply backtracking the less than 400 meters distance to the nearest bus stop.</w:t>
      </w:r>
    </w:p>
    <w:p w:rsidR="000B5001" w:rsidRDefault="000B5001" w:rsidP="000B5001">
      <w:pPr>
        <w:rPr>
          <w:rFonts w:ascii="Calibri" w:hAnsi="Calibri"/>
        </w:rPr>
      </w:pPr>
    </w:p>
    <w:p w:rsidR="000B5001" w:rsidRDefault="000B5001" w:rsidP="000B5001">
      <w:pPr>
        <w:rPr>
          <w:rFonts w:ascii="Calibri" w:hAnsi="Calibri"/>
        </w:rPr>
      </w:pPr>
      <w:r>
        <w:rPr>
          <w:rFonts w:ascii="Calibri" w:hAnsi="Calibri"/>
        </w:rPr>
        <w:t>The Committee agrees with the concerns as presented and supports Mr. Reid in his request to have a review of the Province’s School Bus Transportation Policy completed.</w:t>
      </w:r>
    </w:p>
    <w:p w:rsidR="000B5001" w:rsidRDefault="000B5001" w:rsidP="000B5001">
      <w:pPr>
        <w:rPr>
          <w:rFonts w:ascii="Calibri" w:hAnsi="Calibri"/>
        </w:rPr>
      </w:pPr>
    </w:p>
    <w:p w:rsidR="000B5001" w:rsidRDefault="000B5001" w:rsidP="000B5001">
      <w:pPr>
        <w:rPr>
          <w:rFonts w:ascii="Calibri" w:hAnsi="Calibri"/>
          <w:b/>
          <w:sz w:val="26"/>
          <w:szCs w:val="26"/>
        </w:rPr>
      </w:pPr>
    </w:p>
    <w:p w:rsidR="000B5001" w:rsidRDefault="000B5001" w:rsidP="000B5001">
      <w:pPr>
        <w:rPr>
          <w:rFonts w:ascii="Calibri" w:hAnsi="Calibri"/>
          <w:b/>
          <w:sz w:val="26"/>
          <w:szCs w:val="26"/>
        </w:rPr>
      </w:pPr>
    </w:p>
    <w:p w:rsidR="000B5001" w:rsidRDefault="000B5001" w:rsidP="000B5001">
      <w:pPr>
        <w:rPr>
          <w:rFonts w:ascii="Calibri" w:hAnsi="Calibri"/>
          <w:b/>
          <w:sz w:val="26"/>
          <w:szCs w:val="26"/>
        </w:rPr>
      </w:pPr>
    </w:p>
    <w:p w:rsidR="000B5001" w:rsidRDefault="000B5001" w:rsidP="000B5001">
      <w:pPr>
        <w:rPr>
          <w:rFonts w:ascii="Calibri" w:hAnsi="Calibri"/>
          <w:b/>
          <w:sz w:val="26"/>
          <w:szCs w:val="26"/>
        </w:rPr>
      </w:pPr>
    </w:p>
    <w:p w:rsidR="000B5001" w:rsidRDefault="000B5001" w:rsidP="000B5001">
      <w:pPr>
        <w:rPr>
          <w:rFonts w:ascii="Calibri" w:hAnsi="Calibri"/>
          <w:b/>
          <w:sz w:val="26"/>
          <w:szCs w:val="26"/>
        </w:rPr>
      </w:pPr>
    </w:p>
    <w:p w:rsidR="000B5001" w:rsidRPr="000C60A6" w:rsidRDefault="000B5001" w:rsidP="000B5001">
      <w:pPr>
        <w:rPr>
          <w:rFonts w:ascii="Calibri" w:hAnsi="Calibri"/>
          <w:b/>
          <w:sz w:val="26"/>
          <w:szCs w:val="26"/>
        </w:rPr>
      </w:pPr>
      <w:r w:rsidRPr="000C60A6">
        <w:rPr>
          <w:rFonts w:ascii="Calibri" w:hAnsi="Calibri"/>
          <w:b/>
          <w:sz w:val="26"/>
          <w:szCs w:val="26"/>
        </w:rPr>
        <w:lastRenderedPageBreak/>
        <w:t>Motion #18-030</w:t>
      </w:r>
    </w:p>
    <w:p w:rsidR="000B5001" w:rsidRPr="000C60A6" w:rsidRDefault="000B5001" w:rsidP="000B5001">
      <w:pPr>
        <w:rPr>
          <w:rFonts w:ascii="Calibri" w:hAnsi="Calibri"/>
          <w:b/>
          <w:sz w:val="26"/>
          <w:szCs w:val="26"/>
        </w:rPr>
      </w:pPr>
      <w:r w:rsidRPr="000C60A6">
        <w:rPr>
          <w:rFonts w:ascii="Calibri" w:hAnsi="Calibri"/>
          <w:b/>
          <w:sz w:val="26"/>
          <w:szCs w:val="26"/>
        </w:rPr>
        <w:t>Letter to Department of Education – Support Bussing for All Children</w:t>
      </w:r>
    </w:p>
    <w:p w:rsidR="000B5001" w:rsidRPr="000C60A6" w:rsidRDefault="000B5001" w:rsidP="000B5001">
      <w:pPr>
        <w:rPr>
          <w:rFonts w:ascii="Calibri" w:hAnsi="Calibri"/>
        </w:rPr>
      </w:pPr>
    </w:p>
    <w:p w:rsidR="000B5001" w:rsidRPr="000C60A6" w:rsidRDefault="000B5001" w:rsidP="000B5001">
      <w:pPr>
        <w:rPr>
          <w:rFonts w:ascii="Calibri" w:hAnsi="Calibri"/>
        </w:rPr>
      </w:pPr>
      <w:r w:rsidRPr="000C60A6">
        <w:rPr>
          <w:rFonts w:ascii="Calibri" w:hAnsi="Calibri"/>
        </w:rPr>
        <w:t xml:space="preserve">Moved by </w:t>
      </w:r>
      <w:proofErr w:type="spellStart"/>
      <w:r w:rsidRPr="000C60A6">
        <w:rPr>
          <w:rFonts w:ascii="Calibri" w:hAnsi="Calibri"/>
        </w:rPr>
        <w:t>Councillor</w:t>
      </w:r>
      <w:proofErr w:type="spellEnd"/>
      <w:r w:rsidRPr="000C60A6">
        <w:rPr>
          <w:rFonts w:ascii="Calibri" w:hAnsi="Calibri"/>
        </w:rPr>
        <w:t xml:space="preserve"> Fudge and seconded by Deputy Mayor Pollett to write the Department of Education supporting our concerns over the distance children have to walk and ask them to review the Policy.</w:t>
      </w:r>
    </w:p>
    <w:p w:rsidR="000B5001" w:rsidRPr="000C60A6" w:rsidRDefault="000B5001" w:rsidP="000B5001">
      <w:pPr>
        <w:rPr>
          <w:rFonts w:ascii="Calibri" w:hAnsi="Calibri"/>
        </w:rPr>
      </w:pPr>
    </w:p>
    <w:p w:rsidR="000B5001" w:rsidRPr="000C60A6" w:rsidRDefault="000B5001" w:rsidP="000B5001">
      <w:pPr>
        <w:rPr>
          <w:rFonts w:ascii="Calibri" w:hAnsi="Calibri"/>
        </w:rPr>
      </w:pPr>
      <w:r w:rsidRPr="000C60A6">
        <w:rPr>
          <w:rFonts w:ascii="Calibri" w:hAnsi="Calibri"/>
        </w:rPr>
        <w:tab/>
      </w:r>
      <w:r w:rsidRPr="000C60A6">
        <w:rPr>
          <w:rFonts w:ascii="Calibri" w:hAnsi="Calibri"/>
        </w:rPr>
        <w:tab/>
        <w:t>In Favour:</w:t>
      </w:r>
      <w:r w:rsidRPr="000C60A6">
        <w:rPr>
          <w:rFonts w:ascii="Calibri" w:hAnsi="Calibri"/>
        </w:rPr>
        <w:tab/>
        <w:t>5</w:t>
      </w:r>
      <w:r w:rsidRPr="000C60A6">
        <w:rPr>
          <w:rFonts w:ascii="Calibri" w:hAnsi="Calibri"/>
        </w:rPr>
        <w:tab/>
        <w:t>Opposing:</w:t>
      </w:r>
      <w:r w:rsidRPr="000C60A6">
        <w:rPr>
          <w:rFonts w:ascii="Calibri" w:hAnsi="Calibri"/>
        </w:rPr>
        <w:tab/>
        <w:t>0</w:t>
      </w:r>
    </w:p>
    <w:p w:rsidR="000B5001" w:rsidRPr="000C60A6" w:rsidRDefault="000B5001" w:rsidP="000B5001">
      <w:pPr>
        <w:rPr>
          <w:rFonts w:ascii="Calibri" w:hAnsi="Calibri"/>
        </w:rPr>
      </w:pPr>
    </w:p>
    <w:p w:rsidR="000B5001" w:rsidRPr="000C60A6" w:rsidRDefault="000B5001" w:rsidP="000B5001">
      <w:pPr>
        <w:rPr>
          <w:rFonts w:ascii="Calibri" w:hAnsi="Calibri"/>
        </w:rPr>
      </w:pPr>
      <w:r w:rsidRPr="000C60A6">
        <w:rPr>
          <w:rFonts w:ascii="Calibri" w:hAnsi="Calibri"/>
          <w:b/>
        </w:rPr>
        <w:t>Decision:</w:t>
      </w:r>
      <w:r w:rsidRPr="000C60A6">
        <w:rPr>
          <w:rFonts w:ascii="Calibri" w:hAnsi="Calibri"/>
        </w:rPr>
        <w:tab/>
        <w:t>Motion carried.</w:t>
      </w:r>
    </w:p>
    <w:p w:rsidR="000B5001" w:rsidRPr="000C60A6" w:rsidRDefault="000B5001" w:rsidP="000B5001">
      <w:pPr>
        <w:rPr>
          <w:rFonts w:ascii="Calibri" w:hAnsi="Calibri"/>
        </w:rPr>
      </w:pPr>
    </w:p>
    <w:p w:rsidR="000B5001" w:rsidRPr="00D26E4D" w:rsidRDefault="000B5001" w:rsidP="000B5001">
      <w:pPr>
        <w:rPr>
          <w:rFonts w:ascii="Calibri" w:hAnsi="Calibri"/>
          <w:b/>
          <w:sz w:val="28"/>
          <w:szCs w:val="28"/>
        </w:rPr>
      </w:pPr>
      <w:r>
        <w:rPr>
          <w:rFonts w:ascii="Calibri" w:hAnsi="Calibri"/>
          <w:b/>
          <w:sz w:val="28"/>
          <w:szCs w:val="28"/>
        </w:rPr>
        <w:t>Spring Clean-up Dates</w:t>
      </w:r>
    </w:p>
    <w:p w:rsidR="000B5001" w:rsidRDefault="000B5001" w:rsidP="000B5001">
      <w:pPr>
        <w:rPr>
          <w:rFonts w:ascii="Calibri" w:hAnsi="Calibri"/>
          <w:b/>
          <w:sz w:val="28"/>
          <w:szCs w:val="28"/>
        </w:rPr>
      </w:pPr>
    </w:p>
    <w:p w:rsidR="000B5001" w:rsidRDefault="000B5001" w:rsidP="000B5001">
      <w:pPr>
        <w:rPr>
          <w:rFonts w:ascii="Calibri" w:hAnsi="Calibri"/>
        </w:rPr>
      </w:pPr>
      <w:r>
        <w:rPr>
          <w:rFonts w:ascii="Calibri" w:hAnsi="Calibri"/>
        </w:rPr>
        <w:t>The Director recommended the Annual Spring Curbside Clean-up be held May 7</w:t>
      </w:r>
      <w:r w:rsidRPr="00F144C2">
        <w:rPr>
          <w:rFonts w:ascii="Calibri" w:hAnsi="Calibri"/>
          <w:vertAlign w:val="superscript"/>
        </w:rPr>
        <w:t>th</w:t>
      </w:r>
      <w:r>
        <w:rPr>
          <w:rFonts w:ascii="Calibri" w:hAnsi="Calibri"/>
        </w:rPr>
        <w:t xml:space="preserve"> - 18</w:t>
      </w:r>
      <w:r w:rsidRPr="00F144C2">
        <w:rPr>
          <w:rFonts w:ascii="Calibri" w:hAnsi="Calibri"/>
          <w:vertAlign w:val="superscript"/>
        </w:rPr>
        <w:t>th</w:t>
      </w:r>
      <w:r>
        <w:rPr>
          <w:rFonts w:ascii="Calibri" w:hAnsi="Calibri"/>
        </w:rPr>
        <w:t>. Refuse for the Special Clean-up will be collected on the same day as the scheduled garbage day in the area. The Garbage and Refuse Regulations were updated in January 2018 to reflect the present requirements and acceptable curbside collection items. Guidelines for the Spring Clean-up will be made available to residents.</w:t>
      </w:r>
    </w:p>
    <w:p w:rsidR="003D1FF9" w:rsidRDefault="003D1FF9" w:rsidP="000B5001">
      <w:pPr>
        <w:rPr>
          <w:rFonts w:ascii="Calibri" w:hAnsi="Calibri"/>
        </w:rPr>
      </w:pPr>
    </w:p>
    <w:p w:rsidR="003D1FF9" w:rsidRPr="003D1FF9" w:rsidRDefault="003D1FF9" w:rsidP="000B5001">
      <w:pPr>
        <w:rPr>
          <w:rFonts w:ascii="Calibri" w:hAnsi="Calibri"/>
          <w:b/>
          <w:sz w:val="26"/>
          <w:szCs w:val="26"/>
        </w:rPr>
      </w:pPr>
      <w:r w:rsidRPr="003D1FF9">
        <w:rPr>
          <w:rFonts w:ascii="Calibri" w:hAnsi="Calibri"/>
          <w:b/>
          <w:sz w:val="26"/>
          <w:szCs w:val="26"/>
        </w:rPr>
        <w:t>Motion #18-031</w:t>
      </w:r>
    </w:p>
    <w:p w:rsidR="003D1FF9" w:rsidRPr="003D1FF9" w:rsidRDefault="003D1FF9" w:rsidP="000B5001">
      <w:pPr>
        <w:rPr>
          <w:rFonts w:ascii="Calibri" w:hAnsi="Calibri"/>
          <w:b/>
          <w:sz w:val="26"/>
          <w:szCs w:val="26"/>
        </w:rPr>
      </w:pPr>
      <w:r w:rsidRPr="003D1FF9">
        <w:rPr>
          <w:rFonts w:ascii="Calibri" w:hAnsi="Calibri"/>
          <w:b/>
          <w:sz w:val="26"/>
          <w:szCs w:val="26"/>
        </w:rPr>
        <w:t>Spring Clean-up Dates</w:t>
      </w:r>
    </w:p>
    <w:p w:rsidR="000B5001" w:rsidRDefault="000B5001" w:rsidP="000B5001">
      <w:pPr>
        <w:rPr>
          <w:rFonts w:ascii="Calibri" w:hAnsi="Calibri"/>
        </w:rPr>
      </w:pPr>
    </w:p>
    <w:p w:rsidR="000B5001" w:rsidRDefault="003D1FF9" w:rsidP="000B5001">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Woodford </w:t>
      </w:r>
      <w:r w:rsidR="000B5001">
        <w:rPr>
          <w:rFonts w:ascii="Calibri" w:hAnsi="Calibri"/>
        </w:rPr>
        <w:t>that the Annual Spring Curbside Clean-up be held May 7</w:t>
      </w:r>
      <w:r w:rsidR="000B5001" w:rsidRPr="00F144C2">
        <w:rPr>
          <w:rFonts w:ascii="Calibri" w:hAnsi="Calibri"/>
          <w:vertAlign w:val="superscript"/>
        </w:rPr>
        <w:t>th</w:t>
      </w:r>
      <w:r w:rsidR="000B5001">
        <w:rPr>
          <w:rFonts w:ascii="Calibri" w:hAnsi="Calibri"/>
        </w:rPr>
        <w:t xml:space="preserve"> – May 18</w:t>
      </w:r>
      <w:r w:rsidR="000B5001" w:rsidRPr="00F144C2">
        <w:rPr>
          <w:rFonts w:ascii="Calibri" w:hAnsi="Calibri"/>
          <w:vertAlign w:val="superscript"/>
        </w:rPr>
        <w:t>th</w:t>
      </w:r>
      <w:r w:rsidR="000B5001">
        <w:rPr>
          <w:rFonts w:ascii="Calibri" w:hAnsi="Calibri"/>
        </w:rPr>
        <w:t>.</w:t>
      </w:r>
    </w:p>
    <w:p w:rsidR="003D1FF9" w:rsidRDefault="003D1FF9" w:rsidP="000B5001">
      <w:pPr>
        <w:rPr>
          <w:rFonts w:ascii="Calibri" w:hAnsi="Calibri"/>
        </w:rPr>
      </w:pPr>
    </w:p>
    <w:p w:rsidR="003D1FF9" w:rsidRDefault="003D1FF9" w:rsidP="000B5001">
      <w:pPr>
        <w:rPr>
          <w:rFonts w:ascii="Calibri" w:hAnsi="Calibri"/>
        </w:rPr>
      </w:pPr>
      <w:r>
        <w:rPr>
          <w:rFonts w:ascii="Calibri" w:hAnsi="Calibri"/>
        </w:rPr>
        <w:tab/>
      </w:r>
      <w:r>
        <w:rPr>
          <w:rFonts w:ascii="Calibri" w:hAnsi="Calibri"/>
        </w:rPr>
        <w:tab/>
        <w:t>In Favour:</w:t>
      </w:r>
      <w:r>
        <w:rPr>
          <w:rFonts w:ascii="Calibri" w:hAnsi="Calibri"/>
        </w:rPr>
        <w:tab/>
        <w:t>5</w:t>
      </w:r>
      <w:r>
        <w:rPr>
          <w:rFonts w:ascii="Calibri" w:hAnsi="Calibri"/>
        </w:rPr>
        <w:tab/>
        <w:t>Opposing:</w:t>
      </w:r>
      <w:r>
        <w:rPr>
          <w:rFonts w:ascii="Calibri" w:hAnsi="Calibri"/>
        </w:rPr>
        <w:tab/>
        <w:t>0</w:t>
      </w:r>
    </w:p>
    <w:p w:rsidR="003D1FF9" w:rsidRDefault="003D1FF9" w:rsidP="000B5001">
      <w:pPr>
        <w:rPr>
          <w:rFonts w:ascii="Calibri" w:hAnsi="Calibri"/>
        </w:rPr>
      </w:pPr>
    </w:p>
    <w:p w:rsidR="003D1FF9" w:rsidRPr="00A77ACE" w:rsidRDefault="003D1FF9" w:rsidP="000B5001">
      <w:pPr>
        <w:rPr>
          <w:rFonts w:ascii="Calibri" w:hAnsi="Calibri"/>
        </w:rPr>
      </w:pPr>
      <w:r w:rsidRPr="003D1FF9">
        <w:rPr>
          <w:rFonts w:ascii="Calibri" w:hAnsi="Calibri"/>
          <w:b/>
        </w:rPr>
        <w:t>Decision:</w:t>
      </w:r>
      <w:r w:rsidRPr="003D1FF9">
        <w:rPr>
          <w:rFonts w:ascii="Calibri" w:hAnsi="Calibri"/>
          <w:b/>
        </w:rPr>
        <w:tab/>
      </w:r>
      <w:r>
        <w:rPr>
          <w:rFonts w:ascii="Calibri" w:hAnsi="Calibri"/>
        </w:rPr>
        <w:t>Motion carried.</w:t>
      </w:r>
    </w:p>
    <w:p w:rsidR="000B5001" w:rsidRDefault="000B5001" w:rsidP="000B5001">
      <w:pPr>
        <w:rPr>
          <w:rFonts w:ascii="Calibri" w:hAnsi="Calibri"/>
          <w:b/>
          <w:sz w:val="28"/>
          <w:szCs w:val="28"/>
        </w:rPr>
      </w:pPr>
    </w:p>
    <w:p w:rsidR="000B5001" w:rsidRDefault="000B5001" w:rsidP="000B5001">
      <w:pPr>
        <w:rPr>
          <w:rFonts w:ascii="Calibri" w:hAnsi="Calibri"/>
          <w:b/>
          <w:sz w:val="28"/>
          <w:szCs w:val="28"/>
        </w:rPr>
      </w:pPr>
      <w:r>
        <w:rPr>
          <w:rFonts w:ascii="Calibri" w:hAnsi="Calibri"/>
          <w:b/>
          <w:sz w:val="28"/>
          <w:szCs w:val="28"/>
        </w:rPr>
        <w:t>Chloramines Update</w:t>
      </w:r>
    </w:p>
    <w:p w:rsidR="000B5001" w:rsidRDefault="000B5001" w:rsidP="000B5001">
      <w:pPr>
        <w:rPr>
          <w:rFonts w:ascii="Calibri" w:hAnsi="Calibri"/>
          <w:b/>
          <w:sz w:val="28"/>
          <w:szCs w:val="28"/>
        </w:rPr>
      </w:pPr>
    </w:p>
    <w:p w:rsidR="000B5001" w:rsidRPr="00D26E4D" w:rsidRDefault="000B5001" w:rsidP="000B5001">
      <w:pPr>
        <w:rPr>
          <w:rFonts w:ascii="Calibri" w:hAnsi="Calibri"/>
          <w:b/>
          <w:sz w:val="28"/>
          <w:szCs w:val="28"/>
        </w:rPr>
      </w:pPr>
      <w:r>
        <w:rPr>
          <w:rFonts w:ascii="Calibri" w:hAnsi="Calibri"/>
        </w:rPr>
        <w:t>The Director presented the Committee with the information on Chloramines that was made available to the public at the time of the pilot project that began in August, 2015. The process has begun with the upgrades at the Water Treatment Plant to accommodate the conversion of Chlorine to Chloramines as the secondary disinfectant for the Towns potable water, and it is anticipated it will be in place by early summer. Information sheets will be made available to residents prior to the conversion.</w:t>
      </w:r>
    </w:p>
    <w:p w:rsidR="00842C49" w:rsidRDefault="00842C49" w:rsidP="00776F1D"/>
    <w:p w:rsidR="003D1FF9" w:rsidRDefault="003D1FF9" w:rsidP="00776F1D"/>
    <w:p w:rsidR="003D1FF9" w:rsidRDefault="003D1FF9" w:rsidP="00776F1D"/>
    <w:p w:rsidR="003D1FF9" w:rsidRDefault="003D1FF9" w:rsidP="00776F1D"/>
    <w:p w:rsidR="00E11924" w:rsidRDefault="00E11924" w:rsidP="00776F1D"/>
    <w:p w:rsidR="005F3A4C" w:rsidRDefault="00084179"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7D1F32">
        <w:t>Deputy Mayor Pollett</w:t>
      </w:r>
      <w:r w:rsidR="009D0A8D">
        <w:t>.</w:t>
      </w:r>
    </w:p>
    <w:p w:rsidR="005F3A4C" w:rsidRDefault="005F3A4C" w:rsidP="005F3A4C"/>
    <w:p w:rsidR="00FE0CD9" w:rsidRDefault="005F3A4C" w:rsidP="00FE0CD9">
      <w:pPr>
        <w:rPr>
          <w:b/>
        </w:rPr>
      </w:pPr>
      <w:r>
        <w:t xml:space="preserve">The </w:t>
      </w:r>
      <w:r w:rsidR="00512236">
        <w:t>Development, Tourism &amp; Culture</w:t>
      </w:r>
      <w:r>
        <w:t xml:space="preserve"> Committee meeting was held on </w:t>
      </w:r>
      <w:r w:rsidR="001B1AE2">
        <w:t xml:space="preserve">January </w:t>
      </w:r>
      <w:r w:rsidR="007D1F32">
        <w:t>31,</w:t>
      </w:r>
      <w:r w:rsidR="001B1AE2">
        <w:t xml:space="preserve"> 2018</w:t>
      </w:r>
      <w:r w:rsidR="007D1F32">
        <w:t>.  The meeting was chaired by T. Pollett, Deputy Mayor</w:t>
      </w:r>
      <w:r>
        <w:t>. Other membe</w:t>
      </w:r>
      <w:r w:rsidR="007A2226">
        <w:t xml:space="preserve">rs present included: </w:t>
      </w:r>
      <w:r w:rsidR="009D0A8D">
        <w:t xml:space="preserve"> R. Anstey, </w:t>
      </w:r>
      <w:proofErr w:type="spellStart"/>
      <w:r w:rsidR="009D0A8D">
        <w:t>Councillor</w:t>
      </w:r>
      <w:proofErr w:type="spellEnd"/>
      <w:r w:rsidR="009D0A8D">
        <w:t>;</w:t>
      </w:r>
      <w:r w:rsidR="00084179">
        <w:t xml:space="preserve"> </w:t>
      </w:r>
      <w:r w:rsidR="009D0A8D">
        <w:t xml:space="preserve">P. Woodford, </w:t>
      </w:r>
      <w:proofErr w:type="spellStart"/>
      <w:r w:rsidR="009D0A8D">
        <w:t>Councillor</w:t>
      </w:r>
      <w:proofErr w:type="spellEnd"/>
      <w:r w:rsidR="009D0A8D">
        <w:t xml:space="preserve">; O. Fudge, </w:t>
      </w:r>
      <w:proofErr w:type="spellStart"/>
      <w:r w:rsidR="009D0A8D">
        <w:t>Councillor</w:t>
      </w:r>
      <w:proofErr w:type="spellEnd"/>
      <w:r w:rsidR="009D0A8D">
        <w:t xml:space="preserve">; </w:t>
      </w:r>
      <w:r w:rsidR="007D1F32">
        <w:t>R. Locke, Development Director.</w:t>
      </w:r>
      <w:r w:rsidR="00FE0CD9" w:rsidRPr="00FE0CD9">
        <w:rPr>
          <w:b/>
        </w:rPr>
        <w:t xml:space="preserve"> </w:t>
      </w:r>
    </w:p>
    <w:p w:rsidR="00FE0CD9" w:rsidRDefault="00FE0CD9" w:rsidP="00FE0CD9">
      <w:pPr>
        <w:rPr>
          <w:b/>
        </w:rPr>
      </w:pPr>
    </w:p>
    <w:p w:rsidR="00FE0CD9" w:rsidRDefault="00FE0CD9" w:rsidP="00FE0CD9">
      <w:r w:rsidRPr="00FE0CD9">
        <w:t>Delegation:</w:t>
      </w:r>
      <w:r w:rsidRPr="00FE0CD9">
        <w:tab/>
        <w:t>Dr. P. Blackie, D. Cull, N. Pearce, P. Penney -Gander Heritage Advisory Committee</w:t>
      </w:r>
    </w:p>
    <w:p w:rsidR="00FE0CD9" w:rsidRDefault="00FE0CD9" w:rsidP="00FE0CD9"/>
    <w:p w:rsidR="00FE0CD9" w:rsidRDefault="00FE0CD9" w:rsidP="00FE0CD9">
      <w:r>
        <w:t>The following items were discussed:</w:t>
      </w:r>
    </w:p>
    <w:p w:rsidR="00FE0CD9" w:rsidRPr="00C80D5B" w:rsidRDefault="00FE0CD9" w:rsidP="00FE0CD9">
      <w:pPr>
        <w:rPr>
          <w:b/>
        </w:rPr>
      </w:pPr>
      <w:r>
        <w:rPr>
          <w:b/>
        </w:rPr>
        <w:tab/>
      </w:r>
      <w:r>
        <w:rPr>
          <w:b/>
        </w:rPr>
        <w:tab/>
      </w:r>
      <w:r>
        <w:rPr>
          <w:b/>
        </w:rPr>
        <w:tab/>
      </w:r>
    </w:p>
    <w:p w:rsidR="00FE0CD9" w:rsidRDefault="00FE0CD9" w:rsidP="00FE0CD9">
      <w:pPr>
        <w:rPr>
          <w:b/>
          <w:sz w:val="28"/>
          <w:szCs w:val="28"/>
        </w:rPr>
      </w:pPr>
      <w:r>
        <w:rPr>
          <w:b/>
          <w:sz w:val="28"/>
          <w:szCs w:val="28"/>
        </w:rPr>
        <w:t>Delegation: Gander Heritage Advisory Committee (GHAC)</w:t>
      </w:r>
    </w:p>
    <w:p w:rsidR="00FE0CD9" w:rsidRDefault="00FE0CD9" w:rsidP="00FE0CD9">
      <w:pPr>
        <w:rPr>
          <w:b/>
          <w:sz w:val="28"/>
          <w:szCs w:val="28"/>
        </w:rPr>
      </w:pPr>
    </w:p>
    <w:p w:rsidR="00FE0CD9" w:rsidRDefault="00FE0CD9" w:rsidP="00FE0CD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Representatives of the Gander Heritage Advisory Committee updated the Committee on the projects that have been completed to date and future plans for further trail development. The goal was for both parties to become fully aware of expectations moving forward.  </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delegation indicated that they have completed the construction of a walking trail network located on the Canadian Side of the “old town site”   The trail</w:t>
      </w:r>
      <w:r w:rsidRPr="00FB7CF6">
        <w:rPr>
          <w:rFonts w:ascii="Calibri" w:eastAsia="Times New Roman" w:hAnsi="Calibri" w:cs="Calibri"/>
          <w:color w:val="000000"/>
        </w:rPr>
        <w:t xml:space="preserve"> </w:t>
      </w:r>
      <w:r>
        <w:rPr>
          <w:rFonts w:ascii="Calibri" w:eastAsia="Times New Roman" w:hAnsi="Calibri" w:cs="Calibri"/>
          <w:color w:val="000000"/>
        </w:rPr>
        <w:t xml:space="preserve">includes 25 storyboards, each one telling users a story of Gander’s history. </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GHAC also advised of future plans to develop additional trails which will be located on the Army Side of the “old town site”. The Committee asked the delegation to keep them informed as any plans for trail expansion proceed.</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delegation communicated their desire to incorporate a heritage trail organization (this would be a smaller sub-committee of the GHAC) who would be responsible for things such as, securing funding, hiring staff and the overall maintenance and long-term sustainability of future trail development projects.</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was pleased to hear that the GHAC is looking into the potential incorporation of a heritage trails organization that would plan for the longevity of these projects. The Committee also advised that they would consider one-time in-kind requests, as they currently do for community groups. </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North Atlantic Aviation Museum-Multi-Year Funding Request</w:t>
      </w:r>
    </w:p>
    <w:p w:rsidR="00FE0CD9" w:rsidRDefault="00FE0CD9" w:rsidP="00FE0CD9">
      <w:pPr>
        <w:autoSpaceDE w:val="0"/>
        <w:autoSpaceDN w:val="0"/>
        <w:adjustRightInd w:val="0"/>
        <w:rPr>
          <w:rFonts w:ascii="Calibri" w:eastAsia="Times New Roman" w:hAnsi="Calibri" w:cs="Calibri"/>
          <w:b/>
          <w:color w:val="000000"/>
          <w:sz w:val="28"/>
          <w:szCs w:val="28"/>
        </w:rPr>
      </w:pPr>
    </w:p>
    <w:p w:rsidR="00FE0CD9" w:rsidRDefault="00FE0CD9" w:rsidP="00FE0CD9">
      <w:pPr>
        <w:autoSpaceDE w:val="0"/>
        <w:autoSpaceDN w:val="0"/>
        <w:adjustRightInd w:val="0"/>
      </w:pPr>
      <w:r>
        <w:rPr>
          <w:rFonts w:ascii="Calibri" w:eastAsia="Times New Roman" w:hAnsi="Calibri" w:cs="Calibri"/>
          <w:color w:val="000000"/>
        </w:rPr>
        <w:t>The Committee reviewed correspondence from the North Atlantic Aviation Museum requesting multi-year financial support for assistance with the delivery of the “Beyond Words” tour.</w:t>
      </w:r>
      <w:r w:rsidRPr="00F57C0F">
        <w:t xml:space="preserve"> </w:t>
      </w:r>
    </w:p>
    <w:p w:rsidR="00FE0CD9" w:rsidRDefault="00FE0CD9" w:rsidP="00FE0CD9">
      <w:pPr>
        <w:autoSpaceDE w:val="0"/>
        <w:autoSpaceDN w:val="0"/>
        <w:adjustRightInd w:val="0"/>
        <w:rPr>
          <w:rFonts w:ascii="Calibri" w:eastAsia="Times New Roman" w:hAnsi="Calibri" w:cs="Calibri"/>
          <w:color w:val="000000"/>
        </w:rPr>
      </w:pPr>
      <w:r w:rsidRPr="00F57C0F">
        <w:lastRenderedPageBreak/>
        <w:t xml:space="preserve">Due to the timelines of </w:t>
      </w:r>
      <w:r>
        <w:t xml:space="preserve">the </w:t>
      </w:r>
      <w:r w:rsidRPr="00F57C0F">
        <w:t>tourism product marketing and tourist vacation planning,</w:t>
      </w:r>
      <w:r>
        <w:t xml:space="preserve"> the museum is seeking a multi-year commitment so their marketing efforts will coincide with vacation planning which usually begins 6 months to a year before arrival at a destination. </w:t>
      </w:r>
      <w:r>
        <w:rPr>
          <w:rFonts w:ascii="Calibri" w:eastAsia="Times New Roman" w:hAnsi="Calibri" w:cs="Calibri"/>
          <w:color w:val="000000"/>
        </w:rPr>
        <w:t xml:space="preserve"> </w:t>
      </w:r>
    </w:p>
    <w:p w:rsidR="00FE0CD9" w:rsidRDefault="00FE0CD9" w:rsidP="00FE0CD9">
      <w:pPr>
        <w:autoSpaceDE w:val="0"/>
        <w:autoSpaceDN w:val="0"/>
        <w:adjustRightInd w:val="0"/>
        <w:rPr>
          <w:rFonts w:ascii="Calibri" w:eastAsia="Times New Roman" w:hAnsi="Calibri" w:cs="Calibri"/>
          <w:color w:val="000000"/>
        </w:rPr>
      </w:pPr>
    </w:p>
    <w:p w:rsidR="00FE0CD9" w:rsidRDefault="00FE0CD9" w:rsidP="00FE0CD9">
      <w:r>
        <w:t>T</w:t>
      </w:r>
      <w:r w:rsidRPr="00F57C0F">
        <w:t xml:space="preserve">he Committee is recommending approval of </w:t>
      </w:r>
      <w:r>
        <w:t xml:space="preserve">the </w:t>
      </w:r>
      <w:r w:rsidRPr="00F57C0F">
        <w:t xml:space="preserve">multi-year funding </w:t>
      </w:r>
      <w:r>
        <w:t xml:space="preserve">request </w:t>
      </w:r>
      <w:r w:rsidRPr="00F57C0F">
        <w:t xml:space="preserve">for the operation and delivery of the </w:t>
      </w:r>
      <w:r>
        <w:t>“</w:t>
      </w:r>
      <w:r w:rsidRPr="00F57C0F">
        <w:t>Beyond Words</w:t>
      </w:r>
      <w:r>
        <w:t>”</w:t>
      </w:r>
      <w:r w:rsidRPr="00F57C0F">
        <w:t xml:space="preserve"> tour currently offered through the North Atlantic Aviation Museum. The Committee is </w:t>
      </w:r>
      <w:r>
        <w:t xml:space="preserve">also </w:t>
      </w:r>
      <w:r w:rsidRPr="00F57C0F">
        <w:t xml:space="preserve">recommending approval of </w:t>
      </w:r>
      <w:r>
        <w:t xml:space="preserve">the </w:t>
      </w:r>
      <w:r w:rsidRPr="00F57C0F">
        <w:t>funding for 2019 however; approval of subsequent funding will be subject to the satisfactory evaluation of tour attendance.</w:t>
      </w:r>
    </w:p>
    <w:p w:rsidR="00FE0CD9" w:rsidRDefault="00FE0CD9" w:rsidP="00FE0CD9"/>
    <w:p w:rsidR="00FE0CD9" w:rsidRDefault="00FE0CD9" w:rsidP="00FE0CD9">
      <w:r>
        <w:t>This item is forwarded to the Finance &amp; Administration Committee for their review, consideration and recommendation to Council.</w:t>
      </w:r>
    </w:p>
    <w:p w:rsidR="00FE0CD9" w:rsidRDefault="00FE0CD9" w:rsidP="00FE0CD9"/>
    <w:p w:rsidR="00FE0CD9" w:rsidRDefault="00FE0CD9" w:rsidP="00FE0CD9">
      <w:pPr>
        <w:rPr>
          <w:b/>
          <w:sz w:val="28"/>
          <w:szCs w:val="28"/>
        </w:rPr>
      </w:pPr>
      <w:bookmarkStart w:id="0" w:name="OLE_LINK4"/>
      <w:bookmarkStart w:id="1" w:name="OLE_LINK5"/>
      <w:r w:rsidRPr="000E6BFD">
        <w:rPr>
          <w:b/>
          <w:sz w:val="28"/>
          <w:szCs w:val="28"/>
        </w:rPr>
        <w:t>Central Health-Community Advisory Committee Nomination</w:t>
      </w:r>
    </w:p>
    <w:bookmarkEnd w:id="0"/>
    <w:bookmarkEnd w:id="1"/>
    <w:p w:rsidR="00FE0CD9" w:rsidRDefault="00FE0CD9" w:rsidP="00FE0CD9">
      <w:pPr>
        <w:rPr>
          <w:b/>
          <w:sz w:val="28"/>
          <w:szCs w:val="28"/>
        </w:rPr>
      </w:pPr>
    </w:p>
    <w:p w:rsidR="00FE0CD9" w:rsidRDefault="00FE0CD9" w:rsidP="00FE0CD9">
      <w:r>
        <w:t>The Committee reviewed correspondence from Central Health indicating their intention to establish 10 Community Advisory Committees within Central Health’s service delivery area.</w:t>
      </w:r>
    </w:p>
    <w:p w:rsidR="00FE0CD9" w:rsidRDefault="00FE0CD9" w:rsidP="00FE0CD9"/>
    <w:p w:rsidR="00FE0CD9" w:rsidRDefault="00FE0CD9" w:rsidP="00FE0CD9">
      <w:r>
        <w:t>The Gander Area Community Advisory Committee would encompass the communities of Gander, Glenwood, Appleton and Benton. Ideally, the Community Advisory Committees will be comprised of representatives from various sectors and groups. One of the key objectives of the Committee is to provide a forum to discuss regional health issues.</w:t>
      </w:r>
    </w:p>
    <w:p w:rsidR="00FE0CD9" w:rsidRDefault="00FE0CD9" w:rsidP="00FE0CD9"/>
    <w:p w:rsidR="00FE0CD9" w:rsidRDefault="00FE0CD9" w:rsidP="00FE0CD9">
      <w:r>
        <w:t>They are currently seeking nominations from the municipal sector and are therefore requesting nominations from the Town Council of Gander.</w:t>
      </w:r>
    </w:p>
    <w:p w:rsidR="00FE0CD9" w:rsidRDefault="00FE0CD9" w:rsidP="00FE0CD9"/>
    <w:p w:rsidR="00FE0CD9" w:rsidRDefault="00FE0CD9" w:rsidP="00FE0CD9">
      <w:r>
        <w:t>The Committee feels that with the Mayor currently representing Council on the Physician Recruitment &amp; Retention Working Group, he would be a natural fit for the Committee. However it believes that this requires discussion and consideration of Council as a whole and is therefore recommending that this item be further discussed at the next Council meeting.</w:t>
      </w:r>
    </w:p>
    <w:p w:rsidR="0096102D" w:rsidRDefault="0096102D" w:rsidP="00FE0CD9"/>
    <w:p w:rsidR="0096102D" w:rsidRPr="000C60A6" w:rsidRDefault="0096102D" w:rsidP="00FE0CD9">
      <w:r w:rsidRPr="000C60A6">
        <w:t>Mayor Farwell</w:t>
      </w:r>
      <w:r w:rsidR="00D10116" w:rsidRPr="000C60A6">
        <w:t xml:space="preserve"> stated he </w:t>
      </w:r>
      <w:r w:rsidRPr="000C60A6">
        <w:t>would welcome the opportunity to serve</w:t>
      </w:r>
      <w:r w:rsidR="00D26B69" w:rsidRPr="000C60A6">
        <w:t xml:space="preserve"> on the Board. He is not sure of timeline given or what is going on now.  Specifically, he is talking about the review the Minister of Health announced yesterday.  He congratulated the Minister given the level of concern about operational issues at the James Paton Memorial Hospital.</w:t>
      </w:r>
    </w:p>
    <w:p w:rsidR="00D26B69" w:rsidRPr="000C60A6" w:rsidRDefault="00D26B69" w:rsidP="00FE0CD9"/>
    <w:p w:rsidR="00D26B69" w:rsidRPr="000C60A6" w:rsidRDefault="00D26B69" w:rsidP="00FE0CD9">
      <w:pPr>
        <w:rPr>
          <w:b/>
          <w:sz w:val="26"/>
          <w:szCs w:val="26"/>
        </w:rPr>
      </w:pPr>
      <w:r w:rsidRPr="000C60A6">
        <w:rPr>
          <w:b/>
          <w:sz w:val="26"/>
          <w:szCs w:val="26"/>
        </w:rPr>
        <w:t>Motion #18-032</w:t>
      </w:r>
    </w:p>
    <w:p w:rsidR="00D10116" w:rsidRPr="000C60A6" w:rsidRDefault="00D10116" w:rsidP="00D10116">
      <w:pPr>
        <w:rPr>
          <w:b/>
          <w:sz w:val="26"/>
          <w:szCs w:val="26"/>
        </w:rPr>
      </w:pPr>
      <w:r w:rsidRPr="000C60A6">
        <w:rPr>
          <w:b/>
          <w:sz w:val="26"/>
          <w:szCs w:val="26"/>
        </w:rPr>
        <w:t>Central Health-Community Advisory Committee Nomination</w:t>
      </w:r>
    </w:p>
    <w:p w:rsidR="00D26B69" w:rsidRPr="000C60A6" w:rsidRDefault="00D26B69" w:rsidP="00FE0CD9"/>
    <w:p w:rsidR="00D26B69" w:rsidRPr="000C60A6" w:rsidRDefault="00D26B69" w:rsidP="00FE0CD9">
      <w:r w:rsidRPr="000C60A6">
        <w:t xml:space="preserve">Moved by </w:t>
      </w:r>
      <w:proofErr w:type="spellStart"/>
      <w:r w:rsidRPr="000C60A6">
        <w:t>Councillor</w:t>
      </w:r>
      <w:proofErr w:type="spellEnd"/>
      <w:r w:rsidRPr="000C60A6">
        <w:t xml:space="preserve"> Woodford and seconded by </w:t>
      </w:r>
      <w:proofErr w:type="spellStart"/>
      <w:r w:rsidRPr="000C60A6">
        <w:t>Councillor</w:t>
      </w:r>
      <w:proofErr w:type="spellEnd"/>
      <w:r w:rsidRPr="000C60A6">
        <w:t xml:space="preserve"> Dove that the Mayor sit on the Advisory Committee</w:t>
      </w:r>
      <w:r w:rsidR="000B28BF" w:rsidRPr="000C60A6">
        <w:t xml:space="preserve"> for Central Health</w:t>
      </w:r>
      <w:r w:rsidRPr="000C60A6">
        <w:t>.</w:t>
      </w:r>
    </w:p>
    <w:p w:rsidR="00D26B69" w:rsidRPr="000C60A6" w:rsidRDefault="00D26B69" w:rsidP="00FE0CD9"/>
    <w:p w:rsidR="00D26B69" w:rsidRPr="000C60A6" w:rsidRDefault="00D26B69" w:rsidP="00FE0CD9">
      <w:r w:rsidRPr="000C60A6">
        <w:tab/>
      </w:r>
      <w:r w:rsidRPr="000C60A6">
        <w:tab/>
        <w:t>In Favour:</w:t>
      </w:r>
      <w:r w:rsidRPr="000C60A6">
        <w:tab/>
        <w:t>5</w:t>
      </w:r>
      <w:r w:rsidRPr="000C60A6">
        <w:tab/>
        <w:t>Opposing:</w:t>
      </w:r>
      <w:r w:rsidRPr="000C60A6">
        <w:tab/>
        <w:t>0</w:t>
      </w:r>
    </w:p>
    <w:p w:rsidR="00D26B69" w:rsidRPr="000C60A6" w:rsidRDefault="00D26B69" w:rsidP="00FE0CD9"/>
    <w:p w:rsidR="00D26B69" w:rsidRPr="000C60A6" w:rsidRDefault="00D26B69" w:rsidP="00FE0CD9">
      <w:r w:rsidRPr="000C60A6">
        <w:rPr>
          <w:b/>
        </w:rPr>
        <w:lastRenderedPageBreak/>
        <w:t>Decision:</w:t>
      </w:r>
      <w:r w:rsidRPr="000C60A6">
        <w:tab/>
        <w:t>Motion carried.</w:t>
      </w:r>
    </w:p>
    <w:p w:rsidR="005F3A4C" w:rsidRDefault="005F3A4C" w:rsidP="005F3A4C"/>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980CEB">
        <w:t>Fudge</w:t>
      </w:r>
      <w:r>
        <w:t>.</w:t>
      </w:r>
    </w:p>
    <w:p w:rsidR="00291673" w:rsidRDefault="00291673" w:rsidP="00B02623"/>
    <w:p w:rsidR="00A25406" w:rsidRDefault="00B02623" w:rsidP="00B02623">
      <w:r>
        <w:t>The Engineering, Planning &amp; Control</w:t>
      </w:r>
      <w:r w:rsidR="00052CC5">
        <w:t xml:space="preserve">s Committee meeting was held on </w:t>
      </w:r>
      <w:r w:rsidR="00980CEB">
        <w:t xml:space="preserve">February </w:t>
      </w:r>
      <w:r w:rsidR="008D3760">
        <w:t>1, 2018</w:t>
      </w:r>
      <w:r>
        <w:t>.  The meeting was chaired by</w:t>
      </w:r>
      <w:r w:rsidR="00025375">
        <w:t xml:space="preserve"> </w:t>
      </w:r>
      <w:r w:rsidR="00980CEB">
        <w:t>O. Fudge</w:t>
      </w:r>
      <w:r w:rsidR="00CD5009">
        <w:t xml:space="preserve">, </w:t>
      </w:r>
      <w:proofErr w:type="spellStart"/>
      <w:r w:rsidR="009B15B0">
        <w:t>Councillor</w:t>
      </w:r>
      <w:proofErr w:type="spellEnd"/>
      <w:r>
        <w:t xml:space="preserve">.  Other members present included: </w:t>
      </w:r>
      <w:r w:rsidR="008D3760">
        <w:t xml:space="preserve">P. Woodford, </w:t>
      </w:r>
      <w:proofErr w:type="spellStart"/>
      <w:r w:rsidR="008D3760">
        <w:t>Councillor</w:t>
      </w:r>
      <w:proofErr w:type="spellEnd"/>
      <w:r w:rsidR="008D3760">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8D3760">
        <w:t>;</w:t>
      </w:r>
      <w:r w:rsidR="00607CA5">
        <w:t xml:space="preserve"> </w:t>
      </w:r>
      <w:r w:rsidR="00980CEB">
        <w:t xml:space="preserve">G. Regular, Supervisor of Technical Services; </w:t>
      </w:r>
      <w:r w:rsidR="00B66EE6">
        <w:t>J. Hillier, Administrative Assistant.</w:t>
      </w:r>
    </w:p>
    <w:p w:rsidR="0079755C" w:rsidRDefault="0079755C" w:rsidP="00B02623"/>
    <w:p w:rsidR="00AB0EE7" w:rsidRDefault="00AB0EE7" w:rsidP="00AB0EE7">
      <w:r>
        <w:t>The following items were discussed:</w:t>
      </w:r>
    </w:p>
    <w:p w:rsidR="008D3760" w:rsidRDefault="008D3760" w:rsidP="00AB0EE7"/>
    <w:p w:rsidR="00CC7A7A" w:rsidRDefault="00CC7A7A" w:rsidP="00CC7A7A">
      <w:pPr>
        <w:rPr>
          <w:b/>
          <w:sz w:val="28"/>
          <w:szCs w:val="28"/>
        </w:rPr>
      </w:pPr>
      <w:r>
        <w:rPr>
          <w:b/>
          <w:sz w:val="28"/>
          <w:szCs w:val="28"/>
        </w:rPr>
        <w:t xml:space="preserve">Memorial Drive Reconstruction </w:t>
      </w:r>
    </w:p>
    <w:p w:rsidR="00CC7A7A" w:rsidRDefault="00CC7A7A" w:rsidP="00CC7A7A">
      <w:pPr>
        <w:rPr>
          <w:b/>
          <w:sz w:val="28"/>
          <w:szCs w:val="28"/>
        </w:rPr>
      </w:pPr>
    </w:p>
    <w:p w:rsidR="00CC7A7A" w:rsidRDefault="00CC7A7A" w:rsidP="00CC7A7A">
      <w:r>
        <w:t xml:space="preserve">The Supervisor of Technical Services briefed the Committee on the plans for reconstruction of Memorial Drive that will be commencing during the 2018 construction season. The reconstruction will include new storm sewers, water mains, asphalt roadways, sidewalks and infrastructure upgrades to the water and sewer lateral connections. Residents in the area will be notified prior to the start of the project to outline the scope of work and how it could specifically affect their property. </w:t>
      </w:r>
    </w:p>
    <w:p w:rsidR="00CC7A7A" w:rsidRDefault="00CC7A7A" w:rsidP="00CC7A7A"/>
    <w:p w:rsidR="00CC7A7A" w:rsidRDefault="00CC7A7A" w:rsidP="00CC7A7A">
      <w:r>
        <w:t>The Committee is in agreement with the preliminary plans as presented. In addition to the reconstruction, the Committee would like to see some parking spaces incorporated along the side of the road near the Kevin Waterman Memorial Park. The Supervisor indicated that parking spaces could be included into the scope of work.</w:t>
      </w:r>
    </w:p>
    <w:p w:rsidR="00CC7A7A" w:rsidRDefault="00CC7A7A" w:rsidP="00CC7A7A"/>
    <w:p w:rsidR="00CC7A7A" w:rsidRDefault="00CC7A7A" w:rsidP="00CC7A7A">
      <w:pPr>
        <w:rPr>
          <w:b/>
          <w:sz w:val="28"/>
          <w:szCs w:val="28"/>
        </w:rPr>
      </w:pPr>
      <w:bookmarkStart w:id="2" w:name="OLE_LINK6"/>
      <w:bookmarkStart w:id="3" w:name="OLE_LINK7"/>
      <w:r>
        <w:rPr>
          <w:b/>
          <w:sz w:val="28"/>
          <w:szCs w:val="28"/>
        </w:rPr>
        <w:t>Cooper Boulevard Traffic Study</w:t>
      </w:r>
    </w:p>
    <w:bookmarkEnd w:id="2"/>
    <w:bookmarkEnd w:id="3"/>
    <w:p w:rsidR="00CC7A7A" w:rsidRDefault="00CC7A7A" w:rsidP="00CC7A7A">
      <w:pPr>
        <w:rPr>
          <w:b/>
          <w:sz w:val="28"/>
          <w:szCs w:val="28"/>
        </w:rPr>
      </w:pPr>
    </w:p>
    <w:p w:rsidR="00CC7A7A" w:rsidRDefault="00CC7A7A" w:rsidP="00CC7A7A">
      <w:r>
        <w:t>The Director presented to the Committee a proposal, from Crandall Engineering Services, to provide a traffic study that will be completed for the Memorial Drive/Cooper Boulevard and Raynham Avenue/Cooper Boulevard intersections.</w:t>
      </w:r>
    </w:p>
    <w:p w:rsidR="00CC7A7A" w:rsidRDefault="00CC7A7A" w:rsidP="00CC7A7A"/>
    <w:p w:rsidR="00CC7A7A" w:rsidRDefault="00CC7A7A" w:rsidP="00CC7A7A">
      <w:r>
        <w:t>The scope of work will include a complete assessment of pedestrian crossing control at Cooper/Raynham and Cooper/Memorial, complete with recommendations and summary report. The Traffic and pedestrian counts will be provided, to Crandall Engineering, by the Town.</w:t>
      </w:r>
    </w:p>
    <w:p w:rsidR="00CC7A7A" w:rsidRDefault="00CC7A7A" w:rsidP="00CC7A7A"/>
    <w:p w:rsidR="00CC7A7A" w:rsidRDefault="00CC7A7A" w:rsidP="00CC7A7A">
      <w:r>
        <w:t>The Committee is in agreement with the scope of services as presented.</w:t>
      </w:r>
    </w:p>
    <w:p w:rsidR="00CC7A7A" w:rsidRDefault="00CC7A7A" w:rsidP="00CC7A7A"/>
    <w:p w:rsidR="00CC7A7A" w:rsidRDefault="00CC7A7A" w:rsidP="00CC7A7A"/>
    <w:p w:rsidR="00CC7A7A" w:rsidRDefault="00CC7A7A" w:rsidP="00CC7A7A"/>
    <w:p w:rsidR="00CC7A7A" w:rsidRDefault="00CC7A7A" w:rsidP="00CC7A7A"/>
    <w:p w:rsidR="00CC7A7A" w:rsidRPr="00CC7A7A" w:rsidRDefault="00CC7A7A" w:rsidP="00CC7A7A">
      <w:pPr>
        <w:rPr>
          <w:b/>
          <w:sz w:val="26"/>
          <w:szCs w:val="26"/>
        </w:rPr>
      </w:pPr>
      <w:r w:rsidRPr="00CC7A7A">
        <w:rPr>
          <w:b/>
          <w:sz w:val="26"/>
          <w:szCs w:val="26"/>
        </w:rPr>
        <w:lastRenderedPageBreak/>
        <w:t>Motion #18-033</w:t>
      </w:r>
    </w:p>
    <w:p w:rsidR="00CC7A7A" w:rsidRPr="00CC7A7A" w:rsidRDefault="00CC7A7A" w:rsidP="00CC7A7A">
      <w:pPr>
        <w:rPr>
          <w:b/>
          <w:sz w:val="26"/>
          <w:szCs w:val="26"/>
        </w:rPr>
      </w:pPr>
      <w:r w:rsidRPr="00CC7A7A">
        <w:rPr>
          <w:b/>
          <w:sz w:val="26"/>
          <w:szCs w:val="26"/>
        </w:rPr>
        <w:t>Cooper Boulevard Traffic Study</w:t>
      </w:r>
    </w:p>
    <w:p w:rsidR="00CC7A7A" w:rsidRPr="00CC7A7A" w:rsidRDefault="00CC7A7A" w:rsidP="00CC7A7A">
      <w:pPr>
        <w:rPr>
          <w:b/>
          <w:sz w:val="26"/>
          <w:szCs w:val="26"/>
        </w:rPr>
      </w:pPr>
    </w:p>
    <w:p w:rsidR="00CC7A7A" w:rsidRDefault="00CC7A7A" w:rsidP="00CC7A7A">
      <w:r>
        <w:t xml:space="preserve">Moved by </w:t>
      </w:r>
      <w:proofErr w:type="spellStart"/>
      <w:r>
        <w:t>Councillor</w:t>
      </w:r>
      <w:proofErr w:type="spellEnd"/>
      <w:r>
        <w:t xml:space="preserve"> Fudge and seconded by Deputy Mayor Pollett approval for Crandall Engineering Services to carry out the traffic study as attached.   </w:t>
      </w:r>
    </w:p>
    <w:p w:rsidR="00CC7A7A" w:rsidRDefault="00CC7A7A" w:rsidP="00CC7A7A"/>
    <w:p w:rsidR="00CC7A7A" w:rsidRDefault="00CC7A7A" w:rsidP="00CC7A7A">
      <w:r>
        <w:tab/>
      </w:r>
      <w:r>
        <w:tab/>
        <w:t>In Favour:</w:t>
      </w:r>
      <w:r>
        <w:tab/>
        <w:t>5</w:t>
      </w:r>
      <w:r>
        <w:tab/>
        <w:t>Opposing:</w:t>
      </w:r>
      <w:r>
        <w:tab/>
        <w:t>0</w:t>
      </w:r>
    </w:p>
    <w:p w:rsidR="00CC7A7A" w:rsidRDefault="00CC7A7A" w:rsidP="00CC7A7A"/>
    <w:p w:rsidR="00CC7A7A" w:rsidRDefault="00CC7A7A" w:rsidP="00CC7A7A">
      <w:r w:rsidRPr="00CC7A7A">
        <w:rPr>
          <w:b/>
        </w:rPr>
        <w:t>Decision:</w:t>
      </w:r>
      <w:r>
        <w:tab/>
        <w:t>Motion carried.</w:t>
      </w:r>
    </w:p>
    <w:p w:rsidR="00CC7A7A" w:rsidRDefault="00CC7A7A" w:rsidP="00CC7A7A">
      <w:pPr>
        <w:rPr>
          <w:b/>
          <w:sz w:val="28"/>
          <w:szCs w:val="28"/>
        </w:rPr>
      </w:pPr>
    </w:p>
    <w:p w:rsidR="00CC7A7A" w:rsidRDefault="00CC7A7A" w:rsidP="00CC7A7A">
      <w:pPr>
        <w:rPr>
          <w:b/>
          <w:sz w:val="28"/>
        </w:rPr>
      </w:pPr>
      <w:r>
        <w:rPr>
          <w:b/>
          <w:sz w:val="28"/>
        </w:rPr>
        <w:t>Municipal Plan Amendments – Status Report</w:t>
      </w:r>
    </w:p>
    <w:p w:rsidR="00CC7A7A" w:rsidRDefault="00CC7A7A" w:rsidP="00CC7A7A">
      <w:pPr>
        <w:rPr>
          <w:b/>
          <w:sz w:val="28"/>
        </w:rPr>
      </w:pPr>
    </w:p>
    <w:p w:rsidR="00CC7A7A" w:rsidRPr="001F5CF7" w:rsidRDefault="00CC7A7A" w:rsidP="00CC7A7A">
      <w:r>
        <w:t>The Director provided an update, to the Committee, on the status of each Municipal Plan Amendment that is currently in progress. The Committee is pleased with the status report thus far.</w:t>
      </w:r>
    </w:p>
    <w:p w:rsidR="00CC7A7A" w:rsidRDefault="00CC7A7A" w:rsidP="00CC7A7A">
      <w:pPr>
        <w:rPr>
          <w:b/>
          <w:i/>
        </w:rPr>
      </w:pPr>
    </w:p>
    <w:p w:rsidR="00CC7A7A" w:rsidRDefault="00CC7A7A" w:rsidP="00CC7A7A">
      <w:pPr>
        <w:rPr>
          <w:b/>
          <w:sz w:val="28"/>
          <w:szCs w:val="28"/>
        </w:rPr>
      </w:pPr>
      <w:r>
        <w:rPr>
          <w:b/>
          <w:sz w:val="28"/>
          <w:szCs w:val="28"/>
        </w:rPr>
        <w:t>Residential Landscaping Regulations – 1</w:t>
      </w:r>
      <w:r w:rsidRPr="00DD3D49">
        <w:rPr>
          <w:b/>
          <w:sz w:val="28"/>
          <w:szCs w:val="28"/>
          <w:vertAlign w:val="superscript"/>
        </w:rPr>
        <w:t>st</w:t>
      </w:r>
      <w:r>
        <w:rPr>
          <w:b/>
          <w:sz w:val="28"/>
          <w:szCs w:val="28"/>
        </w:rPr>
        <w:t xml:space="preserve"> Reading</w:t>
      </w:r>
    </w:p>
    <w:p w:rsidR="00CC7A7A" w:rsidRDefault="00CC7A7A" w:rsidP="00CC7A7A">
      <w:pPr>
        <w:rPr>
          <w:b/>
          <w:sz w:val="28"/>
          <w:szCs w:val="28"/>
        </w:rPr>
      </w:pPr>
    </w:p>
    <w:p w:rsidR="00CC7A7A" w:rsidRDefault="00CC7A7A" w:rsidP="00CC7A7A">
      <w:r>
        <w:t>The Director presented to the Committee, proposed additions to the Town of Gander’s Residential Landscaping Regulation for its first reading. The additions to the regulation are to include the following:</w:t>
      </w:r>
    </w:p>
    <w:p w:rsidR="00CC7A7A" w:rsidRPr="00AE536E" w:rsidRDefault="00CC7A7A" w:rsidP="00CC7A7A"/>
    <w:p w:rsidR="00CC7A7A" w:rsidRDefault="00CC7A7A" w:rsidP="00CC7A7A">
      <w:pPr>
        <w:rPr>
          <w:b/>
          <w:bCs/>
          <w:u w:val="single"/>
        </w:rPr>
      </w:pPr>
      <w:r>
        <w:rPr>
          <w:b/>
          <w:bCs/>
          <w:u w:val="single"/>
        </w:rPr>
        <w:t>Tree Planting</w:t>
      </w:r>
    </w:p>
    <w:p w:rsidR="00CC7A7A" w:rsidRDefault="00CC7A7A" w:rsidP="00CC7A7A">
      <w:pPr>
        <w:rPr>
          <w:b/>
          <w:bCs/>
          <w:u w:val="single"/>
        </w:rPr>
      </w:pPr>
    </w:p>
    <w:p w:rsidR="00CC7A7A" w:rsidRDefault="00CC7A7A" w:rsidP="00F52557">
      <w:pPr>
        <w:pStyle w:val="ListParagraph"/>
        <w:numPr>
          <w:ilvl w:val="0"/>
          <w:numId w:val="2"/>
        </w:numPr>
      </w:pPr>
      <w:r>
        <w:t xml:space="preserve">A minimum of one tree shall be planted on every residential lot (property). </w:t>
      </w:r>
    </w:p>
    <w:p w:rsidR="00CC7A7A" w:rsidRDefault="00CC7A7A" w:rsidP="00CC7A7A"/>
    <w:p w:rsidR="00CC7A7A" w:rsidRDefault="00CC7A7A" w:rsidP="00F52557">
      <w:pPr>
        <w:pStyle w:val="ListParagraph"/>
        <w:numPr>
          <w:ilvl w:val="0"/>
          <w:numId w:val="2"/>
        </w:numPr>
      </w:pPr>
      <w:r>
        <w:t>A deposit of $300.00 shall be attached to each new Building Permit, refundable upon planting of a tree. If a tree is not planted within the specified time period, not exceeding 24 months, the Town of Gander shall retain the deposit and it shall be placed into a Civic Enhancement tree fund.</w:t>
      </w:r>
    </w:p>
    <w:p w:rsidR="00CC7A7A" w:rsidRDefault="00CC7A7A" w:rsidP="00CC7A7A"/>
    <w:p w:rsidR="00CC7A7A" w:rsidRDefault="00CC7A7A" w:rsidP="00F52557">
      <w:pPr>
        <w:pStyle w:val="ListParagraph"/>
        <w:numPr>
          <w:ilvl w:val="0"/>
          <w:numId w:val="2"/>
        </w:numPr>
      </w:pPr>
      <w:r>
        <w:t>Standard tree planting details for deciduous and coniferous trees can be found online at gandercanada.com</w:t>
      </w:r>
    </w:p>
    <w:p w:rsidR="00CC7A7A" w:rsidRDefault="00CC7A7A" w:rsidP="00CC7A7A"/>
    <w:p w:rsidR="00CC7A7A" w:rsidRDefault="00CC7A7A" w:rsidP="00F52557">
      <w:pPr>
        <w:pStyle w:val="ListParagraph"/>
        <w:numPr>
          <w:ilvl w:val="0"/>
          <w:numId w:val="2"/>
        </w:numPr>
      </w:pPr>
      <w:r>
        <w:t>Plantings under distribution lines may be permitted subject to the approval of the utility provider.</w:t>
      </w:r>
    </w:p>
    <w:p w:rsidR="00CC7A7A" w:rsidRDefault="00CC7A7A" w:rsidP="00CC7A7A"/>
    <w:p w:rsidR="00CC7A7A" w:rsidRDefault="00CC7A7A" w:rsidP="00F52557">
      <w:pPr>
        <w:pStyle w:val="ListParagraph"/>
        <w:numPr>
          <w:ilvl w:val="0"/>
          <w:numId w:val="2"/>
        </w:numPr>
      </w:pPr>
      <w:r>
        <w:t xml:space="preserve">No tree shall be </w:t>
      </w:r>
      <w:r w:rsidR="00513967">
        <w:t xml:space="preserve">planted closer than 3.0 </w:t>
      </w:r>
      <w:proofErr w:type="spellStart"/>
      <w:r w:rsidR="00513967">
        <w:t>metres</w:t>
      </w:r>
      <w:proofErr w:type="spellEnd"/>
      <w:r w:rsidR="00513967">
        <w:t xml:space="preserve"> to </w:t>
      </w:r>
      <w:r>
        <w:t>any water/sewer line.</w:t>
      </w:r>
    </w:p>
    <w:p w:rsidR="00CC7A7A" w:rsidRDefault="00CC7A7A" w:rsidP="00CC7A7A"/>
    <w:p w:rsidR="00CC7A7A" w:rsidRPr="00AE536E" w:rsidRDefault="00CC7A7A" w:rsidP="00CC7A7A">
      <w:r>
        <w:t xml:space="preserve">After discussion, the Committee is in agreement with the proposed additions to the Residential Landscaping Regulation and would like any comments or concerns brought forward prior to the next Committee meeting.  </w:t>
      </w:r>
    </w:p>
    <w:p w:rsidR="00CC7A7A" w:rsidRDefault="00CC7A7A" w:rsidP="00CC7A7A">
      <w:pPr>
        <w:rPr>
          <w:b/>
          <w:sz w:val="28"/>
          <w:szCs w:val="28"/>
        </w:rPr>
      </w:pPr>
    </w:p>
    <w:p w:rsidR="00CC7A7A" w:rsidRDefault="00CC7A7A" w:rsidP="00CC7A7A">
      <w:pPr>
        <w:rPr>
          <w:b/>
          <w:sz w:val="28"/>
          <w:szCs w:val="28"/>
        </w:rPr>
      </w:pPr>
      <w:r>
        <w:rPr>
          <w:b/>
          <w:sz w:val="28"/>
          <w:szCs w:val="28"/>
        </w:rPr>
        <w:lastRenderedPageBreak/>
        <w:t>ANW Construction Claims</w:t>
      </w:r>
    </w:p>
    <w:p w:rsidR="00CC7A7A" w:rsidRDefault="00CC7A7A" w:rsidP="00CC7A7A"/>
    <w:p w:rsidR="00CC7A7A" w:rsidRDefault="00CC7A7A" w:rsidP="00CC7A7A">
      <w:r>
        <w:t>The Director presented, to the Committee, a Change Order for the Bennett Drive contract. The Change order is required as a result of higher than anticipated pole shoring/bracing costs. The cost of the Change Order is $16,413.39 which has already been approved by Municipal Affairs to cost share this amount. The Committee is in agreement with the Change Order and forwards this to the Finance Department for their review and consideration.</w:t>
      </w:r>
    </w:p>
    <w:p w:rsidR="00CC7A7A" w:rsidRDefault="00CC7A7A" w:rsidP="00CC7A7A"/>
    <w:p w:rsidR="00CC7A7A" w:rsidRPr="00C836B5" w:rsidRDefault="00CC7A7A" w:rsidP="00CC7A7A">
      <w:r>
        <w:t xml:space="preserve">The Director informed the Committee that his department has concerns with the rates being charged by NL Power for the services they are providing, specific to pole holding, bracing and relocations and the impact these rates are having on capital works projects in Gander.  As an example for one day, this past season, the tax payers of Gander were charged $8005.73 for 13 hours of work billed by NL Power for pole holding which included one utility truck and one technician which averaged over $600/hr.    It was also noted that the final invoicing was more than two and a half times the pre-construction estimate provided by NL Power.  Representatives from the department will be meeting with NL power to discuss this matter further. The Committee is recommending that this item be raised at the next meeting of MNL for discussion.  </w:t>
      </w:r>
    </w:p>
    <w:p w:rsidR="00CC7A7A" w:rsidRDefault="00CC7A7A" w:rsidP="00CC7A7A">
      <w:pPr>
        <w:rPr>
          <w:i/>
        </w:rPr>
      </w:pPr>
    </w:p>
    <w:p w:rsidR="00CC7A7A" w:rsidRPr="00D00605" w:rsidRDefault="00CC7A7A" w:rsidP="00CC7A7A">
      <w:pPr>
        <w:rPr>
          <w:i/>
        </w:rPr>
      </w:pPr>
      <w:r>
        <w:rPr>
          <w:b/>
          <w:sz w:val="28"/>
          <w:szCs w:val="28"/>
        </w:rPr>
        <w:t>Land Subdivision – 84 Memorial Drive</w:t>
      </w:r>
    </w:p>
    <w:p w:rsidR="00CC7A7A" w:rsidRDefault="00CC7A7A" w:rsidP="00CC7A7A">
      <w:pPr>
        <w:rPr>
          <w:b/>
          <w:sz w:val="28"/>
          <w:szCs w:val="28"/>
        </w:rPr>
      </w:pPr>
    </w:p>
    <w:p w:rsidR="00CC7A7A" w:rsidRDefault="00CC7A7A" w:rsidP="00CC7A7A">
      <w:r>
        <w:t>The Committee reviewed a request from a lawyer representing the homeowner of 84 Memorial Drive who is proposing to sell the back portion of his land, measuring 100 feet, and would like formal approval from the Town of Gander to subdivide this land. It is noted that the purchaser has recently acquired the property at 3 McCurdy Drive which backs onto 84 Memorial Drive.</w:t>
      </w:r>
    </w:p>
    <w:p w:rsidR="00CC7A7A" w:rsidRDefault="00CC7A7A" w:rsidP="00CC7A7A"/>
    <w:p w:rsidR="00CC7A7A" w:rsidRDefault="00CC7A7A" w:rsidP="00CC7A7A">
      <w:r>
        <w:t>The Director provided a drawing indicating that 84 Memorial Drive is situated in a Residential Low Density Zone and backs onto a Commercial General Zone therefore, the purchaser’s would only be able to use this land based on a residential use zone. If the purchaser intends to use this land for any other purpose, they could make an application to the Town of Gander to have this block of land rezoned.</w:t>
      </w:r>
    </w:p>
    <w:p w:rsidR="00513967" w:rsidRDefault="00513967" w:rsidP="00CC7A7A"/>
    <w:p w:rsidR="00513967" w:rsidRDefault="00CC7A7A" w:rsidP="00CC7A7A">
      <w:r>
        <w:t>After discussion, the Committee was in agreement</w:t>
      </w:r>
      <w:r w:rsidR="00513967">
        <w:t>.</w:t>
      </w:r>
    </w:p>
    <w:p w:rsidR="00513967" w:rsidRDefault="00513967" w:rsidP="00CC7A7A"/>
    <w:p w:rsidR="00513967" w:rsidRPr="00513967" w:rsidRDefault="00513967" w:rsidP="00CC7A7A">
      <w:pPr>
        <w:rPr>
          <w:b/>
          <w:sz w:val="26"/>
          <w:szCs w:val="26"/>
        </w:rPr>
      </w:pPr>
      <w:r w:rsidRPr="00513967">
        <w:rPr>
          <w:b/>
          <w:sz w:val="26"/>
          <w:szCs w:val="26"/>
        </w:rPr>
        <w:t>Motion #18-034</w:t>
      </w:r>
    </w:p>
    <w:p w:rsidR="00513967" w:rsidRPr="00513967" w:rsidRDefault="00513967" w:rsidP="00CC7A7A">
      <w:pPr>
        <w:rPr>
          <w:b/>
          <w:sz w:val="26"/>
          <w:szCs w:val="26"/>
        </w:rPr>
      </w:pPr>
      <w:r w:rsidRPr="00513967">
        <w:rPr>
          <w:b/>
          <w:sz w:val="26"/>
          <w:szCs w:val="26"/>
        </w:rPr>
        <w:t>Land Subdivision – 84 Memorial Drive</w:t>
      </w:r>
    </w:p>
    <w:p w:rsidR="00513967" w:rsidRDefault="00513967" w:rsidP="00CC7A7A"/>
    <w:p w:rsidR="00CC7A7A" w:rsidRDefault="00513967" w:rsidP="00CC7A7A">
      <w:r>
        <w:t xml:space="preserve">Moved by </w:t>
      </w:r>
      <w:proofErr w:type="spellStart"/>
      <w:r>
        <w:t>Councillor</w:t>
      </w:r>
      <w:proofErr w:type="spellEnd"/>
      <w:r>
        <w:t xml:space="preserve"> Fudge and seconded by </w:t>
      </w:r>
      <w:proofErr w:type="spellStart"/>
      <w:r>
        <w:t>Councillor</w:t>
      </w:r>
      <w:proofErr w:type="spellEnd"/>
      <w:r>
        <w:t xml:space="preserve"> Woodford</w:t>
      </w:r>
      <w:r w:rsidR="00CC7A7A">
        <w:t xml:space="preserve"> that the property owner of 84 Memorial Drive be permitted to subdivide their property as attached.   </w:t>
      </w:r>
    </w:p>
    <w:p w:rsidR="001412F0" w:rsidRDefault="001412F0" w:rsidP="00954C5F">
      <w:pPr>
        <w:rPr>
          <w:rFonts w:cs="Times New Roman"/>
          <w:lang w:val="en-GB"/>
        </w:rPr>
      </w:pPr>
    </w:p>
    <w:p w:rsidR="001412F0" w:rsidRDefault="001412F0" w:rsidP="00954C5F">
      <w:pPr>
        <w:rPr>
          <w:rFonts w:cs="Times New Roman"/>
          <w:lang w:val="en-GB"/>
        </w:rPr>
      </w:pPr>
    </w:p>
    <w:p w:rsidR="001412F0" w:rsidRDefault="001412F0" w:rsidP="00954C5F">
      <w:pPr>
        <w:rPr>
          <w:rFonts w:cs="Times New Roman"/>
          <w:lang w:val="en-GB"/>
        </w:rPr>
      </w:pPr>
    </w:p>
    <w:p w:rsidR="001412F0" w:rsidRDefault="001412F0" w:rsidP="00954C5F">
      <w:pPr>
        <w:rPr>
          <w:rFonts w:cs="Times New Roman"/>
          <w:lang w:val="en-GB"/>
        </w:rPr>
      </w:pPr>
    </w:p>
    <w:p w:rsidR="001412F0" w:rsidRDefault="00513967" w:rsidP="00954C5F">
      <w:pPr>
        <w:rPr>
          <w:rFonts w:cs="Times New Roman"/>
          <w:lang w:val="en-GB"/>
        </w:rPr>
      </w:pPr>
      <w:r>
        <w:rPr>
          <w:rFonts w:cs="Times New Roman"/>
          <w:lang w:val="en-GB"/>
        </w:rPr>
        <w:lastRenderedPageBreak/>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513967" w:rsidRDefault="00513967" w:rsidP="00954C5F">
      <w:pPr>
        <w:rPr>
          <w:rFonts w:cs="Times New Roman"/>
          <w:lang w:val="en-GB"/>
        </w:rPr>
      </w:pPr>
    </w:p>
    <w:p w:rsidR="00513967" w:rsidRPr="00003EBB" w:rsidRDefault="00513967" w:rsidP="00954C5F">
      <w:pPr>
        <w:rPr>
          <w:rFonts w:cs="Times New Roman"/>
          <w:lang w:val="en-GB"/>
        </w:rPr>
      </w:pPr>
      <w:r w:rsidRPr="00513967">
        <w:rPr>
          <w:rFonts w:cs="Times New Roman"/>
          <w:b/>
          <w:lang w:val="en-GB"/>
        </w:rPr>
        <w:t>Decision:</w:t>
      </w:r>
      <w:r>
        <w:rPr>
          <w:rFonts w:cs="Times New Roman"/>
          <w:lang w:val="en-GB"/>
        </w:rPr>
        <w:tab/>
        <w:t>Motion carried.</w:t>
      </w:r>
    </w:p>
    <w:p w:rsidR="00513967" w:rsidRDefault="00513967" w:rsidP="005E4537">
      <w:pPr>
        <w:pStyle w:val="Heading3"/>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B45B7D" w:rsidRDefault="00B45B7D" w:rsidP="00822352">
      <w:pPr>
        <w:rPr>
          <w:i/>
        </w:rPr>
      </w:pPr>
    </w:p>
    <w:p w:rsidR="00AE7ED5" w:rsidRDefault="00822352" w:rsidP="00580C0D">
      <w:r>
        <w:t xml:space="preserve">The Finance &amp; Administration Committee </w:t>
      </w:r>
      <w:r w:rsidR="0058122F">
        <w:t xml:space="preserve">meeting </w:t>
      </w:r>
      <w:r>
        <w:t xml:space="preserve">was held on </w:t>
      </w:r>
      <w:r w:rsidR="007E0373">
        <w:t xml:space="preserve">February </w:t>
      </w:r>
      <w:r w:rsidR="005705B6">
        <w:t>1, 2018</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7E0373">
        <w:t xml:space="preserve">: </w:t>
      </w:r>
      <w:r w:rsidR="00824FC5">
        <w:t>T. Pollett</w:t>
      </w:r>
      <w:r w:rsidR="00044C7E">
        <w:t>, Deputy Mayor;</w:t>
      </w:r>
      <w:r w:rsidR="007E0373">
        <w:t xml:space="preserve"> </w:t>
      </w:r>
      <w:r w:rsidR="00824FC5">
        <w:t>O. Fudge</w:t>
      </w:r>
      <w:r w:rsidR="00C871F1">
        <w:t xml:space="preserve">, </w:t>
      </w:r>
      <w:proofErr w:type="spellStart"/>
      <w:r w:rsidR="00C871F1">
        <w:t>Councillor</w:t>
      </w:r>
      <w:proofErr w:type="spellEnd"/>
      <w:r w:rsidR="00C871F1">
        <w:t xml:space="preserve">; </w:t>
      </w:r>
      <w:r w:rsidR="00DA7697">
        <w:t>G. Brown</w:t>
      </w:r>
      <w:r w:rsidR="00227566">
        <w:t>, Director of Finance</w:t>
      </w:r>
      <w:bookmarkStart w:id="4" w:name="OLE_LINK1"/>
      <w:bookmarkStart w:id="5" w:name="OLE_LINK2"/>
      <w:r w:rsidR="00824FC5">
        <w:t>.</w:t>
      </w:r>
    </w:p>
    <w:p w:rsidR="002F3929" w:rsidRDefault="002F3929" w:rsidP="00580C0D"/>
    <w:p w:rsidR="003878F2" w:rsidRDefault="00822352" w:rsidP="00CB1122">
      <w:r>
        <w:t>The following items were discussed:</w:t>
      </w:r>
    </w:p>
    <w:p w:rsidR="007E0373" w:rsidRDefault="007E0373" w:rsidP="00CB1122"/>
    <w:p w:rsidR="00BE7A1B" w:rsidRDefault="00BE7A1B" w:rsidP="00BE7A1B">
      <w:pPr>
        <w:rPr>
          <w:b/>
          <w:sz w:val="28"/>
          <w:szCs w:val="28"/>
        </w:rPr>
      </w:pPr>
      <w:r>
        <w:rPr>
          <w:b/>
          <w:sz w:val="28"/>
          <w:szCs w:val="28"/>
        </w:rPr>
        <w:t>Protective Clothing and Uniform Policy</w:t>
      </w:r>
    </w:p>
    <w:p w:rsidR="00BE7A1B" w:rsidRDefault="00BE7A1B" w:rsidP="00BE7A1B">
      <w:pPr>
        <w:rPr>
          <w:b/>
          <w:sz w:val="28"/>
          <w:szCs w:val="28"/>
        </w:rPr>
      </w:pPr>
    </w:p>
    <w:p w:rsidR="00BE7A1B" w:rsidRDefault="00BE7A1B" w:rsidP="00BE7A1B">
      <w:r>
        <w:t>The Committee reviewed the Protective Clothing and Uniform Policy.  There was a small error in the Policy with regard to allowing pants to be purchased with the clothing allowance.  The Policy, as it stands now, allows Technical Staff to purchase work pants from their allowance while other staff are not permitted to do.</w:t>
      </w:r>
    </w:p>
    <w:p w:rsidR="00BE7A1B" w:rsidRDefault="00BE7A1B" w:rsidP="00BE7A1B"/>
    <w:p w:rsidR="00BE7A1B" w:rsidRPr="00BE7A1B" w:rsidRDefault="00BE7A1B" w:rsidP="00BE7A1B">
      <w:pPr>
        <w:rPr>
          <w:b/>
          <w:sz w:val="26"/>
          <w:szCs w:val="26"/>
        </w:rPr>
      </w:pPr>
      <w:r w:rsidRPr="00BE7A1B">
        <w:rPr>
          <w:b/>
          <w:sz w:val="26"/>
          <w:szCs w:val="26"/>
        </w:rPr>
        <w:t>Motion #18-035</w:t>
      </w:r>
    </w:p>
    <w:p w:rsidR="00BE7A1B" w:rsidRPr="00BE7A1B" w:rsidRDefault="00BE7A1B" w:rsidP="00BE7A1B">
      <w:pPr>
        <w:rPr>
          <w:b/>
          <w:sz w:val="26"/>
          <w:szCs w:val="26"/>
        </w:rPr>
      </w:pPr>
      <w:r w:rsidRPr="00BE7A1B">
        <w:rPr>
          <w:b/>
          <w:sz w:val="26"/>
          <w:szCs w:val="26"/>
        </w:rPr>
        <w:t>Protective Clothing and Uniform Policy</w:t>
      </w:r>
    </w:p>
    <w:p w:rsidR="00BE7A1B" w:rsidRDefault="00BE7A1B" w:rsidP="00BE7A1B"/>
    <w:p w:rsidR="00BE7A1B" w:rsidRDefault="00BE7A1B" w:rsidP="00BE7A1B">
      <w:r>
        <w:t xml:space="preserve">Moved by </w:t>
      </w:r>
      <w:proofErr w:type="spellStart"/>
      <w:r>
        <w:t>Councillor</w:t>
      </w:r>
      <w:proofErr w:type="spellEnd"/>
      <w:r>
        <w:t xml:space="preserve"> Dove and seconded by </w:t>
      </w:r>
      <w:proofErr w:type="spellStart"/>
      <w:r>
        <w:t>Councillor</w:t>
      </w:r>
      <w:proofErr w:type="spellEnd"/>
      <w:r>
        <w:t xml:space="preserve"> Fudge that the Protective Clothing and Uniform Policy be amended to not allow Engineering Technical Staff to purchase work pants from their clothing allowance.</w:t>
      </w:r>
    </w:p>
    <w:p w:rsidR="00BE7A1B" w:rsidRDefault="00BE7A1B" w:rsidP="00BE7A1B"/>
    <w:p w:rsidR="00BE7A1B" w:rsidRDefault="00BE7A1B" w:rsidP="00BE7A1B">
      <w:r>
        <w:tab/>
      </w:r>
      <w:r>
        <w:tab/>
        <w:t>In Favour:</w:t>
      </w:r>
      <w:r>
        <w:tab/>
        <w:t>5</w:t>
      </w:r>
      <w:r>
        <w:tab/>
        <w:t>Opposing:</w:t>
      </w:r>
      <w:r>
        <w:tab/>
        <w:t>0</w:t>
      </w:r>
    </w:p>
    <w:p w:rsidR="00BE7A1B" w:rsidRDefault="00BE7A1B" w:rsidP="00BE7A1B"/>
    <w:p w:rsidR="00BE7A1B" w:rsidRPr="0034791F" w:rsidRDefault="00BE7A1B" w:rsidP="00BE7A1B">
      <w:r w:rsidRPr="00BE7A1B">
        <w:rPr>
          <w:b/>
        </w:rPr>
        <w:t>Decision:</w:t>
      </w:r>
      <w:r>
        <w:tab/>
        <w:t>Motion carried.</w:t>
      </w:r>
    </w:p>
    <w:p w:rsidR="00BE7A1B" w:rsidRPr="00AC2DC6" w:rsidRDefault="00BE7A1B" w:rsidP="00BE7A1B"/>
    <w:p w:rsidR="00BE7A1B" w:rsidRDefault="00BE7A1B" w:rsidP="00BE7A1B">
      <w:pPr>
        <w:autoSpaceDE w:val="0"/>
        <w:autoSpaceDN w:val="0"/>
        <w:adjustRightInd w:val="0"/>
        <w:jc w:val="left"/>
        <w:rPr>
          <w:rFonts w:eastAsia="Times New Roman"/>
          <w:b/>
          <w:color w:val="000000"/>
          <w:sz w:val="28"/>
          <w:szCs w:val="28"/>
        </w:rPr>
      </w:pPr>
      <w:proofErr w:type="gramStart"/>
      <w:r>
        <w:rPr>
          <w:rFonts w:eastAsia="Times New Roman"/>
          <w:b/>
          <w:color w:val="000000"/>
          <w:sz w:val="28"/>
          <w:szCs w:val="28"/>
        </w:rPr>
        <w:t>IT</w:t>
      </w:r>
      <w:proofErr w:type="gramEnd"/>
      <w:r>
        <w:rPr>
          <w:rFonts w:eastAsia="Times New Roman"/>
          <w:b/>
          <w:color w:val="000000"/>
          <w:sz w:val="28"/>
          <w:szCs w:val="28"/>
        </w:rPr>
        <w:t xml:space="preserve"> Policies</w:t>
      </w:r>
    </w:p>
    <w:p w:rsidR="00BE7A1B" w:rsidRDefault="00BE7A1B" w:rsidP="00BE7A1B">
      <w:pPr>
        <w:autoSpaceDE w:val="0"/>
        <w:autoSpaceDN w:val="0"/>
        <w:adjustRightInd w:val="0"/>
        <w:jc w:val="left"/>
        <w:rPr>
          <w:rFonts w:eastAsia="Times New Roman"/>
          <w:b/>
          <w:color w:val="000000"/>
          <w:sz w:val="28"/>
          <w:szCs w:val="28"/>
        </w:rPr>
      </w:pPr>
    </w:p>
    <w:p w:rsidR="00BE7A1B" w:rsidRDefault="00BE7A1B" w:rsidP="00BE7A1B">
      <w:pPr>
        <w:autoSpaceDE w:val="0"/>
        <w:autoSpaceDN w:val="0"/>
        <w:adjustRightInd w:val="0"/>
        <w:rPr>
          <w:rFonts w:eastAsia="Times New Roman"/>
          <w:color w:val="000000"/>
        </w:rPr>
      </w:pPr>
      <w:r w:rsidRPr="00FC2D1C">
        <w:rPr>
          <w:rFonts w:eastAsia="Times New Roman"/>
          <w:color w:val="000000"/>
        </w:rPr>
        <w:t>The Committee reviewed five</w:t>
      </w:r>
      <w:r>
        <w:rPr>
          <w:rFonts w:eastAsia="Times New Roman"/>
          <w:color w:val="000000"/>
        </w:rPr>
        <w:t xml:space="preserve"> IT Policies which are presented for the first reading.   They include:</w:t>
      </w:r>
    </w:p>
    <w:p w:rsidR="00BE7A1B" w:rsidRDefault="00BE7A1B" w:rsidP="00BE7A1B">
      <w:pPr>
        <w:autoSpaceDE w:val="0"/>
        <w:autoSpaceDN w:val="0"/>
        <w:adjustRightInd w:val="0"/>
        <w:jc w:val="left"/>
        <w:rPr>
          <w:rFonts w:eastAsia="Times New Roman"/>
          <w:color w:val="000000"/>
        </w:rPr>
      </w:pPr>
      <w:r>
        <w:rPr>
          <w:rFonts w:eastAsia="Times New Roman"/>
          <w:color w:val="000000"/>
        </w:rPr>
        <w:t>1.</w:t>
      </w:r>
      <w:r>
        <w:rPr>
          <w:rFonts w:eastAsia="Times New Roman"/>
          <w:color w:val="000000"/>
        </w:rPr>
        <w:tab/>
        <w:t>Social Media</w:t>
      </w:r>
    </w:p>
    <w:p w:rsidR="00BE7A1B" w:rsidRDefault="00BE7A1B" w:rsidP="00BE7A1B">
      <w:pPr>
        <w:autoSpaceDE w:val="0"/>
        <w:autoSpaceDN w:val="0"/>
        <w:adjustRightInd w:val="0"/>
        <w:jc w:val="left"/>
        <w:rPr>
          <w:rFonts w:eastAsia="Times New Roman"/>
          <w:color w:val="000000"/>
        </w:rPr>
      </w:pPr>
      <w:r>
        <w:rPr>
          <w:rFonts w:eastAsia="Times New Roman"/>
          <w:color w:val="000000"/>
        </w:rPr>
        <w:t>2.</w:t>
      </w:r>
      <w:r>
        <w:rPr>
          <w:rFonts w:eastAsia="Times New Roman"/>
          <w:color w:val="000000"/>
        </w:rPr>
        <w:tab/>
        <w:t>Password</w:t>
      </w:r>
    </w:p>
    <w:p w:rsidR="00BE7A1B" w:rsidRDefault="00BE7A1B" w:rsidP="00BE7A1B">
      <w:pPr>
        <w:autoSpaceDE w:val="0"/>
        <w:autoSpaceDN w:val="0"/>
        <w:adjustRightInd w:val="0"/>
        <w:jc w:val="left"/>
        <w:rPr>
          <w:rFonts w:eastAsia="Times New Roman"/>
          <w:color w:val="000000"/>
        </w:rPr>
      </w:pPr>
      <w:r>
        <w:rPr>
          <w:rFonts w:eastAsia="Times New Roman"/>
          <w:color w:val="000000"/>
        </w:rPr>
        <w:t>3.</w:t>
      </w:r>
      <w:r>
        <w:rPr>
          <w:rFonts w:eastAsia="Times New Roman"/>
          <w:color w:val="000000"/>
        </w:rPr>
        <w:tab/>
        <w:t>Email and Internet Usage</w:t>
      </w:r>
    </w:p>
    <w:p w:rsidR="00BE7A1B" w:rsidRDefault="00BE7A1B" w:rsidP="00BE7A1B">
      <w:pPr>
        <w:autoSpaceDE w:val="0"/>
        <w:autoSpaceDN w:val="0"/>
        <w:adjustRightInd w:val="0"/>
        <w:jc w:val="left"/>
        <w:rPr>
          <w:rFonts w:eastAsia="Times New Roman"/>
          <w:color w:val="000000"/>
        </w:rPr>
      </w:pPr>
      <w:r>
        <w:rPr>
          <w:rFonts w:eastAsia="Times New Roman"/>
          <w:color w:val="000000"/>
        </w:rPr>
        <w:t>4.</w:t>
      </w:r>
      <w:r>
        <w:rPr>
          <w:rFonts w:eastAsia="Times New Roman"/>
          <w:color w:val="000000"/>
        </w:rPr>
        <w:tab/>
        <w:t xml:space="preserve">Network and </w:t>
      </w:r>
      <w:proofErr w:type="gramStart"/>
      <w:r>
        <w:rPr>
          <w:rFonts w:eastAsia="Times New Roman"/>
          <w:color w:val="000000"/>
        </w:rPr>
        <w:t>IT</w:t>
      </w:r>
      <w:proofErr w:type="gramEnd"/>
      <w:r>
        <w:rPr>
          <w:rFonts w:eastAsia="Times New Roman"/>
          <w:color w:val="000000"/>
        </w:rPr>
        <w:t xml:space="preserve"> Assets Usage </w:t>
      </w:r>
    </w:p>
    <w:p w:rsidR="00BE7A1B" w:rsidRDefault="00BE7A1B" w:rsidP="00BE7A1B">
      <w:pPr>
        <w:autoSpaceDE w:val="0"/>
        <w:autoSpaceDN w:val="0"/>
        <w:adjustRightInd w:val="0"/>
        <w:jc w:val="left"/>
        <w:rPr>
          <w:rFonts w:eastAsia="Times New Roman"/>
          <w:color w:val="000000"/>
        </w:rPr>
      </w:pPr>
      <w:proofErr w:type="gramStart"/>
      <w:r>
        <w:rPr>
          <w:rFonts w:eastAsia="Times New Roman"/>
          <w:color w:val="000000"/>
        </w:rPr>
        <w:t>5.</w:t>
      </w:r>
      <w:r>
        <w:rPr>
          <w:rFonts w:eastAsia="Times New Roman"/>
          <w:color w:val="000000"/>
        </w:rPr>
        <w:tab/>
        <w:t>IT</w:t>
      </w:r>
      <w:proofErr w:type="gramEnd"/>
      <w:r>
        <w:rPr>
          <w:rFonts w:eastAsia="Times New Roman"/>
          <w:color w:val="000000"/>
        </w:rPr>
        <w:t xml:space="preserve"> System Security</w:t>
      </w:r>
    </w:p>
    <w:p w:rsidR="00BE7A1B" w:rsidRDefault="00BE7A1B" w:rsidP="00BE7A1B">
      <w:pPr>
        <w:autoSpaceDE w:val="0"/>
        <w:autoSpaceDN w:val="0"/>
        <w:adjustRightInd w:val="0"/>
        <w:jc w:val="left"/>
        <w:rPr>
          <w:rFonts w:eastAsia="Times New Roman"/>
          <w:color w:val="000000"/>
        </w:rPr>
      </w:pPr>
    </w:p>
    <w:p w:rsidR="00BE7A1B" w:rsidRDefault="00BE7A1B" w:rsidP="00BE7A1B">
      <w:pPr>
        <w:autoSpaceDE w:val="0"/>
        <w:autoSpaceDN w:val="0"/>
        <w:adjustRightInd w:val="0"/>
        <w:jc w:val="left"/>
        <w:rPr>
          <w:rFonts w:eastAsia="Times New Roman"/>
          <w:color w:val="000000"/>
        </w:rPr>
      </w:pPr>
      <w:r>
        <w:rPr>
          <w:rFonts w:eastAsia="Times New Roman"/>
          <w:color w:val="000000"/>
        </w:rPr>
        <w:lastRenderedPageBreak/>
        <w:t>If anyone has any issues with the proposed policies, they should inform the Town Clerk prior to the next Finance meeting which would be held on February 22, 2018.</w:t>
      </w:r>
    </w:p>
    <w:p w:rsidR="00BE7A1B" w:rsidRDefault="00BE7A1B" w:rsidP="00BE7A1B">
      <w:pPr>
        <w:autoSpaceDE w:val="0"/>
        <w:autoSpaceDN w:val="0"/>
        <w:adjustRightInd w:val="0"/>
        <w:jc w:val="left"/>
        <w:rPr>
          <w:rFonts w:eastAsia="Times New Roman"/>
          <w:b/>
          <w:color w:val="000000"/>
          <w:sz w:val="28"/>
          <w:szCs w:val="28"/>
        </w:rPr>
      </w:pPr>
    </w:p>
    <w:p w:rsidR="00BE7A1B" w:rsidRPr="00400117" w:rsidRDefault="00BE7A1B" w:rsidP="00BE7A1B">
      <w:pPr>
        <w:autoSpaceDE w:val="0"/>
        <w:autoSpaceDN w:val="0"/>
        <w:adjustRightInd w:val="0"/>
        <w:jc w:val="left"/>
        <w:rPr>
          <w:rFonts w:eastAsia="Times New Roman"/>
          <w:b/>
          <w:color w:val="000000"/>
          <w:sz w:val="28"/>
          <w:szCs w:val="28"/>
        </w:rPr>
      </w:pPr>
      <w:r>
        <w:rPr>
          <w:rFonts w:eastAsia="Times New Roman"/>
          <w:b/>
          <w:color w:val="000000"/>
          <w:sz w:val="28"/>
          <w:szCs w:val="28"/>
        </w:rPr>
        <w:t>Central Seniors Developments Ltd.</w:t>
      </w:r>
    </w:p>
    <w:p w:rsidR="00BE7A1B" w:rsidRDefault="00BE7A1B" w:rsidP="00BE7A1B">
      <w:pPr>
        <w:autoSpaceDE w:val="0"/>
        <w:autoSpaceDN w:val="0"/>
        <w:adjustRightInd w:val="0"/>
        <w:jc w:val="left"/>
        <w:rPr>
          <w:rFonts w:eastAsia="Times New Roman"/>
          <w:color w:val="000000"/>
          <w:szCs w:val="18"/>
        </w:rPr>
      </w:pPr>
    </w:p>
    <w:p w:rsidR="00BE7A1B" w:rsidRDefault="00BE7A1B" w:rsidP="00BE7A1B">
      <w:pPr>
        <w:autoSpaceDE w:val="0"/>
        <w:autoSpaceDN w:val="0"/>
        <w:adjustRightInd w:val="0"/>
        <w:rPr>
          <w:rFonts w:eastAsia="Times New Roman" w:cs="Calibri"/>
          <w:color w:val="000000"/>
        </w:rPr>
      </w:pPr>
      <w:r>
        <w:rPr>
          <w:rFonts w:eastAsia="Times New Roman" w:cs="Calibri"/>
          <w:color w:val="000000"/>
        </w:rPr>
        <w:t xml:space="preserve">Council received a letter from Central Seniors Developments Ltd. regarding discounts on Town taxes.  At the last meeting, Council had provided a 17% discount to the Pentecostal Church on the taxes on the senior’s apartment building they are currently constructing.  Central </w:t>
      </w:r>
      <w:proofErr w:type="gramStart"/>
      <w:r>
        <w:rPr>
          <w:rFonts w:eastAsia="Times New Roman" w:cs="Calibri"/>
          <w:color w:val="000000"/>
        </w:rPr>
        <w:t>Seniors</w:t>
      </w:r>
      <w:proofErr w:type="gramEnd"/>
      <w:r>
        <w:rPr>
          <w:rFonts w:eastAsia="Times New Roman" w:cs="Calibri"/>
          <w:color w:val="000000"/>
        </w:rPr>
        <w:t xml:space="preserve"> indicated these units will be in competition with them and they do not feel their competition should be getting </w:t>
      </w:r>
      <w:proofErr w:type="spellStart"/>
      <w:r>
        <w:rPr>
          <w:rFonts w:eastAsia="Times New Roman" w:cs="Calibri"/>
          <w:color w:val="000000"/>
        </w:rPr>
        <w:t>favourable</w:t>
      </w:r>
      <w:proofErr w:type="spellEnd"/>
      <w:r>
        <w:rPr>
          <w:rFonts w:eastAsia="Times New Roman" w:cs="Calibri"/>
          <w:color w:val="000000"/>
        </w:rPr>
        <w:t xml:space="preserve"> treatment.  They are requesting that their properties also be given a 17% discount to be treated fairly and equitably.</w:t>
      </w:r>
    </w:p>
    <w:p w:rsidR="00BE7A1B" w:rsidRDefault="00BE7A1B" w:rsidP="00BE7A1B">
      <w:pPr>
        <w:autoSpaceDE w:val="0"/>
        <w:autoSpaceDN w:val="0"/>
        <w:adjustRightInd w:val="0"/>
        <w:rPr>
          <w:rFonts w:eastAsia="Times New Roman" w:cs="Calibri"/>
          <w:color w:val="000000"/>
        </w:rPr>
      </w:pPr>
    </w:p>
    <w:p w:rsidR="00BE7A1B" w:rsidRDefault="00BE7A1B" w:rsidP="00BE7A1B">
      <w:pPr>
        <w:autoSpaceDE w:val="0"/>
        <w:autoSpaceDN w:val="0"/>
        <w:adjustRightInd w:val="0"/>
        <w:rPr>
          <w:rFonts w:eastAsia="Times New Roman" w:cs="Calibri"/>
          <w:color w:val="000000"/>
        </w:rPr>
      </w:pPr>
      <w:r>
        <w:rPr>
          <w:rFonts w:eastAsia="Times New Roman" w:cs="Calibri"/>
          <w:color w:val="000000"/>
        </w:rPr>
        <w:t xml:space="preserve">The Committee did not feel that circumstances were the same. </w:t>
      </w:r>
    </w:p>
    <w:p w:rsidR="00BE7A1B" w:rsidRDefault="00BE7A1B" w:rsidP="00BE7A1B">
      <w:pPr>
        <w:autoSpaceDE w:val="0"/>
        <w:autoSpaceDN w:val="0"/>
        <w:adjustRightInd w:val="0"/>
        <w:rPr>
          <w:rFonts w:eastAsia="Times New Roman" w:cs="Calibri"/>
          <w:color w:val="000000"/>
        </w:rPr>
      </w:pPr>
    </w:p>
    <w:p w:rsidR="00BE7A1B" w:rsidRDefault="00BE7A1B" w:rsidP="00BE7A1B">
      <w:pPr>
        <w:autoSpaceDE w:val="0"/>
        <w:autoSpaceDN w:val="0"/>
        <w:adjustRightInd w:val="0"/>
        <w:rPr>
          <w:rFonts w:eastAsia="Times New Roman" w:cs="Calibri"/>
          <w:color w:val="000000"/>
        </w:rPr>
      </w:pPr>
      <w:r>
        <w:rPr>
          <w:rFonts w:eastAsia="Times New Roman" w:cs="Calibri"/>
          <w:color w:val="000000"/>
        </w:rPr>
        <w:t>1.</w:t>
      </w:r>
      <w:r>
        <w:rPr>
          <w:rFonts w:eastAsia="Times New Roman" w:cs="Calibri"/>
          <w:color w:val="000000"/>
        </w:rPr>
        <w:tab/>
        <w:t xml:space="preserve">Churches are non-profit.  Central </w:t>
      </w:r>
      <w:proofErr w:type="gramStart"/>
      <w:r>
        <w:rPr>
          <w:rFonts w:eastAsia="Times New Roman" w:cs="Calibri"/>
          <w:color w:val="000000"/>
        </w:rPr>
        <w:t>Seniors</w:t>
      </w:r>
      <w:proofErr w:type="gramEnd"/>
      <w:r>
        <w:rPr>
          <w:rFonts w:eastAsia="Times New Roman" w:cs="Calibri"/>
          <w:color w:val="000000"/>
        </w:rPr>
        <w:t xml:space="preserve"> is a for-profit operation.</w:t>
      </w:r>
    </w:p>
    <w:p w:rsidR="00BE7A1B" w:rsidRDefault="00BE7A1B" w:rsidP="00BE7A1B">
      <w:pPr>
        <w:autoSpaceDE w:val="0"/>
        <w:autoSpaceDN w:val="0"/>
        <w:adjustRightInd w:val="0"/>
        <w:ind w:left="720" w:hanging="720"/>
        <w:rPr>
          <w:rFonts w:eastAsia="Times New Roman" w:cs="Calibri"/>
          <w:color w:val="000000"/>
        </w:rPr>
      </w:pPr>
      <w:r>
        <w:rPr>
          <w:rFonts w:eastAsia="Times New Roman" w:cs="Calibri"/>
          <w:color w:val="000000"/>
        </w:rPr>
        <w:t>2.</w:t>
      </w:r>
      <w:r>
        <w:rPr>
          <w:rFonts w:eastAsia="Times New Roman" w:cs="Calibri"/>
          <w:color w:val="000000"/>
        </w:rPr>
        <w:tab/>
        <w:t>There are rent controls on the apartment units going into the Pentecostal Church property which are not there for private industry.</w:t>
      </w:r>
    </w:p>
    <w:p w:rsidR="00BE7A1B" w:rsidRDefault="00BE7A1B" w:rsidP="00BE7A1B">
      <w:pPr>
        <w:autoSpaceDE w:val="0"/>
        <w:autoSpaceDN w:val="0"/>
        <w:adjustRightInd w:val="0"/>
        <w:ind w:left="720" w:hanging="720"/>
        <w:rPr>
          <w:rFonts w:eastAsia="Times New Roman" w:cs="Calibri"/>
          <w:color w:val="000000"/>
        </w:rPr>
      </w:pPr>
    </w:p>
    <w:p w:rsidR="00BE7A1B" w:rsidRDefault="00BE7A1B" w:rsidP="00BE7A1B">
      <w:pPr>
        <w:autoSpaceDE w:val="0"/>
        <w:autoSpaceDN w:val="0"/>
        <w:adjustRightInd w:val="0"/>
        <w:rPr>
          <w:rFonts w:eastAsia="Times New Roman" w:cs="Calibri"/>
          <w:color w:val="000000"/>
        </w:rPr>
      </w:pPr>
      <w:r>
        <w:rPr>
          <w:rFonts w:eastAsia="Times New Roman" w:cs="Calibri"/>
          <w:color w:val="000000"/>
        </w:rPr>
        <w:t xml:space="preserve">As such, the Committee is not recommending a tax reduction for Central Seniors Developments Ltd. </w:t>
      </w:r>
    </w:p>
    <w:p w:rsidR="00BE7A1B" w:rsidRDefault="00BE7A1B" w:rsidP="00BE7A1B">
      <w:pPr>
        <w:autoSpaceDE w:val="0"/>
        <w:autoSpaceDN w:val="0"/>
        <w:adjustRightInd w:val="0"/>
        <w:rPr>
          <w:rFonts w:eastAsia="Times New Roman" w:cs="Calibri"/>
          <w:b/>
          <w:color w:val="000000"/>
        </w:rPr>
      </w:pPr>
    </w:p>
    <w:p w:rsidR="00BE7A1B" w:rsidRDefault="00BE7A1B" w:rsidP="00BE7A1B">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Gander Lions Club Centennial Project </w:t>
      </w:r>
    </w:p>
    <w:p w:rsidR="00BE7A1B" w:rsidRDefault="00BE7A1B" w:rsidP="00BE7A1B">
      <w:pPr>
        <w:autoSpaceDE w:val="0"/>
        <w:autoSpaceDN w:val="0"/>
        <w:adjustRightInd w:val="0"/>
        <w:jc w:val="left"/>
        <w:rPr>
          <w:rFonts w:eastAsia="Times New Roman"/>
          <w:b/>
          <w:color w:val="000000"/>
          <w:sz w:val="28"/>
          <w:szCs w:val="28"/>
        </w:rPr>
      </w:pPr>
    </w:p>
    <w:p w:rsidR="00BE7A1B" w:rsidRDefault="00BE7A1B" w:rsidP="00BE7A1B">
      <w:pPr>
        <w:autoSpaceDE w:val="0"/>
        <w:autoSpaceDN w:val="0"/>
        <w:adjustRightInd w:val="0"/>
        <w:rPr>
          <w:rFonts w:eastAsia="Times New Roman"/>
          <w:color w:val="000000"/>
        </w:rPr>
      </w:pPr>
      <w:r>
        <w:rPr>
          <w:rFonts w:eastAsia="Times New Roman"/>
          <w:color w:val="000000"/>
        </w:rPr>
        <w:t xml:space="preserve">The Gander Lions Club is looking at completing </w:t>
      </w:r>
      <w:r w:rsidR="006E4BC6">
        <w:rPr>
          <w:rFonts w:eastAsia="Times New Roman"/>
          <w:color w:val="000000"/>
        </w:rPr>
        <w:t xml:space="preserve">a </w:t>
      </w:r>
      <w:r>
        <w:rPr>
          <w:rFonts w:eastAsia="Times New Roman"/>
          <w:color w:val="000000"/>
        </w:rPr>
        <w:t xml:space="preserve">Centennial Project in Gander to celebrate 100 years of </w:t>
      </w:r>
      <w:proofErr w:type="spellStart"/>
      <w:r>
        <w:rPr>
          <w:rFonts w:eastAsia="Times New Roman"/>
          <w:color w:val="000000"/>
        </w:rPr>
        <w:t>Lionism</w:t>
      </w:r>
      <w:proofErr w:type="spellEnd"/>
      <w:r>
        <w:rPr>
          <w:rFonts w:eastAsia="Times New Roman"/>
          <w:color w:val="000000"/>
        </w:rPr>
        <w:t xml:space="preserve">.  The project they came up with is a monument that will be erected at the Commonwealth War Graves Cemetery.    The monument will list all of the non-military people who are buried at the Cemetery.  They are asking our assistance as well as the Heritage Committee’s to proceed with the project.  </w:t>
      </w:r>
    </w:p>
    <w:p w:rsidR="00BE7A1B" w:rsidRPr="00D02D19" w:rsidRDefault="00BE7A1B" w:rsidP="00BE7A1B">
      <w:pPr>
        <w:autoSpaceDE w:val="0"/>
        <w:autoSpaceDN w:val="0"/>
        <w:adjustRightInd w:val="0"/>
        <w:jc w:val="left"/>
        <w:rPr>
          <w:rFonts w:eastAsia="Times New Roman"/>
          <w:color w:val="000000"/>
        </w:rPr>
      </w:pPr>
      <w:r>
        <w:rPr>
          <w:rFonts w:eastAsia="Times New Roman"/>
          <w:color w:val="000000"/>
        </w:rPr>
        <w:br/>
        <w:t xml:space="preserve">The Committee felt this was an excellent idea and is in </w:t>
      </w:r>
      <w:proofErr w:type="spellStart"/>
      <w:r>
        <w:rPr>
          <w:rFonts w:eastAsia="Times New Roman"/>
          <w:color w:val="000000"/>
        </w:rPr>
        <w:t>favour</w:t>
      </w:r>
      <w:proofErr w:type="spellEnd"/>
      <w:r>
        <w:rPr>
          <w:rFonts w:eastAsia="Times New Roman"/>
          <w:color w:val="000000"/>
        </w:rPr>
        <w:t xml:space="preserve"> of Council supporting the project.</w:t>
      </w:r>
    </w:p>
    <w:p w:rsidR="00BE7A1B" w:rsidRDefault="00BE7A1B" w:rsidP="00BE7A1B">
      <w:pPr>
        <w:autoSpaceDE w:val="0"/>
        <w:autoSpaceDN w:val="0"/>
        <w:adjustRightInd w:val="0"/>
        <w:jc w:val="left"/>
        <w:rPr>
          <w:rFonts w:eastAsia="Times New Roman"/>
          <w:color w:val="000000"/>
          <w:szCs w:val="18"/>
        </w:rPr>
      </w:pPr>
    </w:p>
    <w:p w:rsidR="00BE7A1B" w:rsidRPr="00131F1D" w:rsidRDefault="00BE7A1B" w:rsidP="00BE7A1B">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Funding Request – Newfoundland and Labrador Youth Parliament </w:t>
      </w:r>
    </w:p>
    <w:p w:rsidR="00BE7A1B" w:rsidRDefault="00BE7A1B" w:rsidP="00BE7A1B">
      <w:pPr>
        <w:autoSpaceDE w:val="0"/>
        <w:autoSpaceDN w:val="0"/>
        <w:adjustRightInd w:val="0"/>
        <w:jc w:val="left"/>
        <w:rPr>
          <w:rFonts w:eastAsia="Times New Roman"/>
          <w:color w:val="000000"/>
          <w:szCs w:val="18"/>
        </w:rPr>
      </w:pPr>
    </w:p>
    <w:p w:rsidR="00BE7A1B" w:rsidRPr="001C5360" w:rsidRDefault="00BE7A1B" w:rsidP="00BE7A1B">
      <w:pPr>
        <w:autoSpaceDE w:val="0"/>
        <w:autoSpaceDN w:val="0"/>
        <w:adjustRightInd w:val="0"/>
        <w:rPr>
          <w:rFonts w:eastAsia="Times New Roman"/>
          <w:color w:val="000000"/>
          <w:szCs w:val="18"/>
        </w:rPr>
      </w:pPr>
      <w:r>
        <w:rPr>
          <w:rFonts w:eastAsia="Times New Roman"/>
          <w:color w:val="000000"/>
          <w:szCs w:val="18"/>
        </w:rPr>
        <w:t xml:space="preserve">The Committee reviewed a letter from the Director of Finance of the Newfoundland and Labrador Youth Parliament.  They are raising funds to enable youth to go to St. John’s.  This request does not meet the Town of Gander’s donation policy and </w:t>
      </w:r>
      <w:r w:rsidRPr="001C5360">
        <w:rPr>
          <w:rFonts w:eastAsia="Times New Roman"/>
          <w:color w:val="000000"/>
          <w:szCs w:val="18"/>
        </w:rPr>
        <w:t xml:space="preserve">the Finance Committee is not prepared to recommend a </w:t>
      </w:r>
      <w:r w:rsidR="006E4BC6">
        <w:rPr>
          <w:rFonts w:eastAsia="Times New Roman"/>
          <w:color w:val="000000"/>
          <w:szCs w:val="18"/>
        </w:rPr>
        <w:t xml:space="preserve">donation </w:t>
      </w:r>
      <w:r w:rsidRPr="001C5360">
        <w:rPr>
          <w:rFonts w:eastAsia="Times New Roman"/>
          <w:color w:val="000000"/>
          <w:szCs w:val="18"/>
        </w:rPr>
        <w:t>in this matter.</w:t>
      </w:r>
    </w:p>
    <w:p w:rsidR="00BE7A1B" w:rsidRPr="00403F61" w:rsidRDefault="00BE7A1B" w:rsidP="00BE7A1B">
      <w:pPr>
        <w:autoSpaceDE w:val="0"/>
        <w:autoSpaceDN w:val="0"/>
        <w:adjustRightInd w:val="0"/>
        <w:jc w:val="left"/>
        <w:rPr>
          <w:rFonts w:eastAsia="Times New Roman"/>
          <w:i/>
          <w:color w:val="000000"/>
          <w:szCs w:val="18"/>
        </w:rPr>
      </w:pPr>
    </w:p>
    <w:p w:rsidR="00BE7A1B" w:rsidRPr="00403F61" w:rsidRDefault="00BE7A1B" w:rsidP="00BE7A1B">
      <w:pPr>
        <w:autoSpaceDE w:val="0"/>
        <w:autoSpaceDN w:val="0"/>
        <w:adjustRightInd w:val="0"/>
        <w:rPr>
          <w:rFonts w:eastAsia="Times New Roman"/>
          <w:b/>
          <w:color w:val="000000"/>
          <w:sz w:val="28"/>
          <w:szCs w:val="28"/>
        </w:rPr>
      </w:pPr>
      <w:r w:rsidRPr="00403F61">
        <w:rPr>
          <w:rFonts w:eastAsia="Times New Roman"/>
          <w:b/>
          <w:color w:val="000000"/>
          <w:sz w:val="28"/>
          <w:szCs w:val="28"/>
        </w:rPr>
        <w:t>The Cooperators</w:t>
      </w:r>
    </w:p>
    <w:p w:rsidR="00BE7A1B" w:rsidRDefault="00BE7A1B" w:rsidP="00BE7A1B">
      <w:pPr>
        <w:autoSpaceDE w:val="0"/>
        <w:autoSpaceDN w:val="0"/>
        <w:adjustRightInd w:val="0"/>
        <w:rPr>
          <w:rFonts w:eastAsia="Times New Roman"/>
          <w:i/>
          <w:color w:val="000000"/>
          <w:szCs w:val="18"/>
        </w:rPr>
      </w:pPr>
    </w:p>
    <w:p w:rsidR="00BE7A1B" w:rsidRDefault="00BE7A1B" w:rsidP="00BE7A1B">
      <w:pPr>
        <w:autoSpaceDE w:val="0"/>
        <w:autoSpaceDN w:val="0"/>
        <w:adjustRightInd w:val="0"/>
        <w:rPr>
          <w:rFonts w:eastAsia="Times New Roman"/>
          <w:color w:val="000000"/>
          <w:szCs w:val="18"/>
        </w:rPr>
      </w:pPr>
      <w:r>
        <w:rPr>
          <w:rFonts w:eastAsia="Times New Roman"/>
          <w:color w:val="000000"/>
          <w:szCs w:val="18"/>
        </w:rPr>
        <w:t xml:space="preserve">The Committee reviewed a letter from The Cooperators about the land price that Council is charging for the parcel of land that they wish to buy adjacent to their property on Garrett Drive.  </w:t>
      </w:r>
      <w:r>
        <w:rPr>
          <w:rFonts w:eastAsia="Times New Roman"/>
          <w:color w:val="000000"/>
          <w:szCs w:val="18"/>
        </w:rPr>
        <w:lastRenderedPageBreak/>
        <w:t xml:space="preserve">They feel that the price is too high and have indicated if Council cannot reduce the price they will be unable to purchase the land.  </w:t>
      </w:r>
    </w:p>
    <w:p w:rsidR="00BE7A1B" w:rsidRDefault="00BE7A1B" w:rsidP="00BE7A1B">
      <w:pPr>
        <w:autoSpaceDE w:val="0"/>
        <w:autoSpaceDN w:val="0"/>
        <w:adjustRightInd w:val="0"/>
        <w:rPr>
          <w:rFonts w:eastAsia="Times New Roman"/>
          <w:color w:val="000000"/>
          <w:szCs w:val="18"/>
        </w:rPr>
      </w:pPr>
    </w:p>
    <w:p w:rsidR="00BE7A1B" w:rsidRDefault="00BE7A1B" w:rsidP="00BE7A1B">
      <w:pPr>
        <w:autoSpaceDE w:val="0"/>
        <w:autoSpaceDN w:val="0"/>
        <w:adjustRightInd w:val="0"/>
        <w:rPr>
          <w:rFonts w:eastAsia="Times New Roman"/>
          <w:color w:val="000000"/>
          <w:szCs w:val="18"/>
        </w:rPr>
      </w:pPr>
      <w:r>
        <w:rPr>
          <w:rFonts w:eastAsia="Times New Roman"/>
          <w:color w:val="000000"/>
          <w:szCs w:val="18"/>
        </w:rPr>
        <w:t>The Finance Committee feels that the land price is reasonable and is not prepared to recommend a reduction in the cost.</w:t>
      </w:r>
    </w:p>
    <w:p w:rsidR="00BE7A1B" w:rsidRDefault="00BE7A1B" w:rsidP="00BE7A1B">
      <w:pPr>
        <w:autoSpaceDE w:val="0"/>
        <w:autoSpaceDN w:val="0"/>
        <w:adjustRightInd w:val="0"/>
        <w:rPr>
          <w:rFonts w:eastAsia="Times New Roman"/>
          <w:color w:val="000000"/>
          <w:szCs w:val="18"/>
        </w:rPr>
      </w:pPr>
    </w:p>
    <w:p w:rsidR="00BE7A1B" w:rsidRPr="00175A97" w:rsidRDefault="00BE7A1B" w:rsidP="00BE7A1B">
      <w:pPr>
        <w:autoSpaceDE w:val="0"/>
        <w:autoSpaceDN w:val="0"/>
        <w:adjustRightInd w:val="0"/>
        <w:jc w:val="left"/>
        <w:rPr>
          <w:rFonts w:eastAsia="Times New Roman"/>
          <w:b/>
          <w:color w:val="000000"/>
          <w:sz w:val="28"/>
          <w:szCs w:val="28"/>
        </w:rPr>
      </w:pPr>
      <w:r>
        <w:rPr>
          <w:rFonts w:eastAsia="Times New Roman"/>
          <w:b/>
          <w:color w:val="000000"/>
          <w:sz w:val="28"/>
          <w:szCs w:val="28"/>
        </w:rPr>
        <w:t>North Atlantic Aviation Museum Multi-Year Funding Request</w:t>
      </w:r>
    </w:p>
    <w:p w:rsidR="00BE7A1B" w:rsidRDefault="00BE7A1B" w:rsidP="00BE7A1B">
      <w:pPr>
        <w:autoSpaceDE w:val="0"/>
        <w:autoSpaceDN w:val="0"/>
        <w:adjustRightInd w:val="0"/>
        <w:jc w:val="left"/>
        <w:rPr>
          <w:rFonts w:eastAsia="Times New Roman"/>
          <w:i/>
          <w:color w:val="000000"/>
          <w:szCs w:val="18"/>
        </w:rPr>
      </w:pPr>
    </w:p>
    <w:p w:rsidR="00BE7A1B" w:rsidRDefault="00BE7A1B" w:rsidP="00BE7A1B">
      <w:pPr>
        <w:autoSpaceDE w:val="0"/>
        <w:autoSpaceDN w:val="0"/>
        <w:adjustRightInd w:val="0"/>
        <w:rPr>
          <w:rFonts w:eastAsia="Times New Roman"/>
          <w:color w:val="000000"/>
          <w:szCs w:val="18"/>
        </w:rPr>
      </w:pPr>
      <w:r>
        <w:rPr>
          <w:rFonts w:eastAsia="Times New Roman"/>
          <w:color w:val="000000"/>
          <w:szCs w:val="18"/>
        </w:rPr>
        <w:t xml:space="preserve">The Finance Committee reviewed the recommendation from the Development Committee regarding the North Atlantic Aviation Museum’s Multi-Year Funding Request.  It concurs with the Committee’s recommendation that the Town allocate funds for 2019 as well as 2018 in order for the Museum to </w:t>
      </w:r>
      <w:r w:rsidR="006E4BC6">
        <w:rPr>
          <w:rFonts w:eastAsia="Times New Roman"/>
          <w:color w:val="000000"/>
          <w:szCs w:val="18"/>
        </w:rPr>
        <w:t>be</w:t>
      </w:r>
      <w:r>
        <w:rPr>
          <w:rFonts w:eastAsia="Times New Roman"/>
          <w:color w:val="000000"/>
          <w:szCs w:val="18"/>
        </w:rPr>
        <w:t xml:space="preserve"> able to </w:t>
      </w:r>
      <w:r w:rsidR="006E4BC6">
        <w:rPr>
          <w:rFonts w:eastAsia="Times New Roman"/>
          <w:color w:val="000000"/>
          <w:szCs w:val="18"/>
        </w:rPr>
        <w:t xml:space="preserve">better </w:t>
      </w:r>
      <w:r>
        <w:rPr>
          <w:rFonts w:eastAsia="Times New Roman"/>
          <w:color w:val="000000"/>
          <w:szCs w:val="18"/>
        </w:rPr>
        <w:t>market the service.</w:t>
      </w:r>
    </w:p>
    <w:p w:rsidR="006E4BC6" w:rsidRDefault="006E4BC6" w:rsidP="00BE7A1B">
      <w:pPr>
        <w:autoSpaceDE w:val="0"/>
        <w:autoSpaceDN w:val="0"/>
        <w:adjustRightInd w:val="0"/>
        <w:rPr>
          <w:rFonts w:eastAsia="Times New Roman"/>
          <w:color w:val="000000"/>
          <w:szCs w:val="18"/>
        </w:rPr>
      </w:pPr>
    </w:p>
    <w:p w:rsidR="006E4BC6" w:rsidRPr="00681CBA" w:rsidRDefault="006E4BC6" w:rsidP="00BE7A1B">
      <w:pPr>
        <w:autoSpaceDE w:val="0"/>
        <w:autoSpaceDN w:val="0"/>
        <w:adjustRightInd w:val="0"/>
        <w:rPr>
          <w:rFonts w:eastAsia="Times New Roman"/>
          <w:b/>
          <w:color w:val="000000"/>
          <w:sz w:val="26"/>
          <w:szCs w:val="26"/>
        </w:rPr>
      </w:pPr>
      <w:r w:rsidRPr="00681CBA">
        <w:rPr>
          <w:rFonts w:eastAsia="Times New Roman"/>
          <w:b/>
          <w:color w:val="000000"/>
          <w:sz w:val="26"/>
          <w:szCs w:val="26"/>
        </w:rPr>
        <w:t>Motion #18-036</w:t>
      </w:r>
    </w:p>
    <w:p w:rsidR="006E4BC6" w:rsidRPr="00681CBA" w:rsidRDefault="00681CBA" w:rsidP="00BE7A1B">
      <w:pPr>
        <w:autoSpaceDE w:val="0"/>
        <w:autoSpaceDN w:val="0"/>
        <w:adjustRightInd w:val="0"/>
        <w:rPr>
          <w:rFonts w:eastAsia="Times New Roman"/>
          <w:b/>
          <w:color w:val="000000"/>
          <w:sz w:val="26"/>
          <w:szCs w:val="26"/>
        </w:rPr>
      </w:pPr>
      <w:r w:rsidRPr="00681CBA">
        <w:rPr>
          <w:rFonts w:eastAsia="Times New Roman"/>
          <w:b/>
          <w:color w:val="000000"/>
          <w:sz w:val="26"/>
          <w:szCs w:val="26"/>
        </w:rPr>
        <w:t>North Atlantic Aviation Museum Multi-Year Funding Request</w:t>
      </w:r>
    </w:p>
    <w:p w:rsidR="00BE7A1B" w:rsidRDefault="00BE7A1B" w:rsidP="00BE7A1B">
      <w:pPr>
        <w:autoSpaceDE w:val="0"/>
        <w:autoSpaceDN w:val="0"/>
        <w:adjustRightInd w:val="0"/>
        <w:rPr>
          <w:rFonts w:eastAsia="Times New Roman"/>
          <w:color w:val="000000"/>
          <w:szCs w:val="18"/>
        </w:rPr>
      </w:pPr>
    </w:p>
    <w:p w:rsidR="00BE7A1B" w:rsidRDefault="00681CBA" w:rsidP="00BE7A1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Pollett that</w:t>
      </w:r>
      <w:r w:rsidR="00BE7A1B">
        <w:rPr>
          <w:rFonts w:eastAsia="Times New Roman"/>
          <w:color w:val="000000"/>
          <w:szCs w:val="18"/>
        </w:rPr>
        <w:t xml:space="preserve"> Council commit to funding $18,000 towards the Beyond Words Tour in 2019.</w:t>
      </w:r>
    </w:p>
    <w:p w:rsidR="00681CBA" w:rsidRDefault="00681CBA" w:rsidP="00BE7A1B">
      <w:pPr>
        <w:autoSpaceDE w:val="0"/>
        <w:autoSpaceDN w:val="0"/>
        <w:adjustRightInd w:val="0"/>
        <w:rPr>
          <w:rFonts w:eastAsia="Times New Roman"/>
          <w:color w:val="000000"/>
          <w:szCs w:val="18"/>
        </w:rPr>
      </w:pPr>
    </w:p>
    <w:p w:rsidR="00681CBA" w:rsidRDefault="00681CBA" w:rsidP="00BE7A1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681CBA" w:rsidRDefault="00681CBA" w:rsidP="00BE7A1B">
      <w:pPr>
        <w:autoSpaceDE w:val="0"/>
        <w:autoSpaceDN w:val="0"/>
        <w:adjustRightInd w:val="0"/>
        <w:rPr>
          <w:rFonts w:eastAsia="Times New Roman"/>
          <w:color w:val="000000"/>
          <w:szCs w:val="18"/>
        </w:rPr>
      </w:pPr>
    </w:p>
    <w:p w:rsidR="00681CBA" w:rsidRDefault="00681CBA" w:rsidP="00BE7A1B">
      <w:pPr>
        <w:autoSpaceDE w:val="0"/>
        <w:autoSpaceDN w:val="0"/>
        <w:adjustRightInd w:val="0"/>
        <w:rPr>
          <w:rFonts w:eastAsia="Times New Roman"/>
          <w:color w:val="000000"/>
          <w:szCs w:val="18"/>
        </w:rPr>
      </w:pPr>
      <w:r w:rsidRPr="00681CBA">
        <w:rPr>
          <w:rFonts w:eastAsia="Times New Roman"/>
          <w:b/>
          <w:color w:val="000000"/>
          <w:szCs w:val="18"/>
        </w:rPr>
        <w:t>Decision:</w:t>
      </w:r>
      <w:r>
        <w:rPr>
          <w:rFonts w:eastAsia="Times New Roman"/>
          <w:color w:val="000000"/>
          <w:szCs w:val="18"/>
        </w:rPr>
        <w:tab/>
        <w:t>Motion carried.</w:t>
      </w:r>
    </w:p>
    <w:p w:rsidR="00BE7A1B" w:rsidRDefault="00BE7A1B" w:rsidP="00BE7A1B">
      <w:pPr>
        <w:autoSpaceDE w:val="0"/>
        <w:autoSpaceDN w:val="0"/>
        <w:adjustRightInd w:val="0"/>
        <w:jc w:val="left"/>
        <w:rPr>
          <w:rFonts w:eastAsia="Times New Roman"/>
          <w:color w:val="000000"/>
          <w:szCs w:val="18"/>
        </w:rPr>
      </w:pPr>
    </w:p>
    <w:p w:rsidR="00BE7A1B" w:rsidRPr="00175A97" w:rsidRDefault="00BE7A1B" w:rsidP="00BE7A1B">
      <w:pPr>
        <w:autoSpaceDE w:val="0"/>
        <w:autoSpaceDN w:val="0"/>
        <w:adjustRightInd w:val="0"/>
        <w:jc w:val="left"/>
        <w:rPr>
          <w:rFonts w:eastAsia="Times New Roman"/>
          <w:b/>
          <w:color w:val="000000"/>
          <w:sz w:val="28"/>
          <w:szCs w:val="28"/>
        </w:rPr>
      </w:pPr>
      <w:proofErr w:type="spellStart"/>
      <w:r>
        <w:rPr>
          <w:rFonts w:eastAsia="Times New Roman"/>
          <w:b/>
          <w:color w:val="000000"/>
          <w:sz w:val="28"/>
          <w:szCs w:val="28"/>
        </w:rPr>
        <w:t>Ipad</w:t>
      </w:r>
      <w:proofErr w:type="spellEnd"/>
      <w:r>
        <w:rPr>
          <w:rFonts w:eastAsia="Times New Roman"/>
          <w:b/>
          <w:color w:val="000000"/>
          <w:sz w:val="28"/>
          <w:szCs w:val="28"/>
        </w:rPr>
        <w:t xml:space="preserve"> </w:t>
      </w:r>
      <w:proofErr w:type="spellStart"/>
      <w:r>
        <w:rPr>
          <w:rFonts w:eastAsia="Times New Roman"/>
          <w:b/>
          <w:color w:val="000000"/>
          <w:sz w:val="28"/>
          <w:szCs w:val="28"/>
        </w:rPr>
        <w:t>Giveway</w:t>
      </w:r>
      <w:proofErr w:type="spellEnd"/>
    </w:p>
    <w:p w:rsidR="00BE7A1B" w:rsidRDefault="00BE7A1B" w:rsidP="00BE7A1B">
      <w:pPr>
        <w:autoSpaceDE w:val="0"/>
        <w:autoSpaceDN w:val="0"/>
        <w:adjustRightInd w:val="0"/>
        <w:jc w:val="left"/>
        <w:rPr>
          <w:rFonts w:eastAsia="Times New Roman"/>
          <w:color w:val="000000"/>
          <w:szCs w:val="18"/>
        </w:rPr>
      </w:pPr>
    </w:p>
    <w:p w:rsidR="00BE7A1B" w:rsidRDefault="00BE7A1B" w:rsidP="00BE7A1B">
      <w:pPr>
        <w:autoSpaceDE w:val="0"/>
        <w:autoSpaceDN w:val="0"/>
        <w:adjustRightInd w:val="0"/>
        <w:rPr>
          <w:rFonts w:eastAsia="Times New Roman"/>
          <w:color w:val="000000"/>
          <w:szCs w:val="18"/>
        </w:rPr>
      </w:pPr>
      <w:r>
        <w:rPr>
          <w:rFonts w:eastAsia="Times New Roman"/>
          <w:color w:val="000000"/>
          <w:szCs w:val="18"/>
        </w:rPr>
        <w:t xml:space="preserve">For the last couple of months, the Town has been encouraging its residents to sign up for its electronic bill payment service.  Anyone registering to receive their bills electronically had their name put in a draw for an </w:t>
      </w:r>
      <w:proofErr w:type="spellStart"/>
      <w:r>
        <w:rPr>
          <w:rFonts w:eastAsia="Times New Roman"/>
          <w:color w:val="000000"/>
          <w:szCs w:val="18"/>
        </w:rPr>
        <w:t>Ipad</w:t>
      </w:r>
      <w:proofErr w:type="spellEnd"/>
      <w:r>
        <w:rPr>
          <w:rFonts w:eastAsia="Times New Roman"/>
          <w:color w:val="000000"/>
          <w:szCs w:val="18"/>
        </w:rPr>
        <w:t xml:space="preserve"> mini and the draw will be made by the Mayor.</w:t>
      </w:r>
    </w:p>
    <w:p w:rsidR="00BE7A1B" w:rsidRDefault="00BE7A1B" w:rsidP="00BE7A1B">
      <w:pPr>
        <w:autoSpaceDE w:val="0"/>
        <w:autoSpaceDN w:val="0"/>
        <w:adjustRightInd w:val="0"/>
        <w:jc w:val="left"/>
        <w:rPr>
          <w:rFonts w:eastAsia="Times New Roman"/>
          <w:color w:val="000000"/>
          <w:szCs w:val="18"/>
        </w:rPr>
      </w:pPr>
    </w:p>
    <w:p w:rsidR="00BE7A1B" w:rsidRDefault="00BE7A1B" w:rsidP="00BE7A1B">
      <w:pPr>
        <w:autoSpaceDE w:val="0"/>
        <w:autoSpaceDN w:val="0"/>
        <w:adjustRightInd w:val="0"/>
        <w:jc w:val="left"/>
        <w:rPr>
          <w:rFonts w:eastAsia="Times New Roman"/>
          <w:b/>
          <w:color w:val="000000"/>
          <w:sz w:val="28"/>
          <w:szCs w:val="28"/>
        </w:rPr>
      </w:pPr>
      <w:r>
        <w:rPr>
          <w:rFonts w:eastAsia="Times New Roman"/>
          <w:b/>
          <w:color w:val="000000"/>
          <w:sz w:val="28"/>
          <w:szCs w:val="28"/>
        </w:rPr>
        <w:t>Change Order #4 - Contract #2 Bennett Drive</w:t>
      </w:r>
    </w:p>
    <w:p w:rsidR="00BE7A1B" w:rsidRDefault="00BE7A1B" w:rsidP="00BE7A1B">
      <w:pPr>
        <w:autoSpaceDE w:val="0"/>
        <w:autoSpaceDN w:val="0"/>
        <w:adjustRightInd w:val="0"/>
        <w:jc w:val="left"/>
        <w:rPr>
          <w:rFonts w:eastAsia="Times New Roman"/>
          <w:b/>
          <w:color w:val="000000"/>
          <w:sz w:val="28"/>
          <w:szCs w:val="28"/>
        </w:rPr>
      </w:pPr>
    </w:p>
    <w:p w:rsidR="00BE7A1B" w:rsidRDefault="00BE7A1B" w:rsidP="00BE7A1B">
      <w:pPr>
        <w:autoSpaceDE w:val="0"/>
        <w:autoSpaceDN w:val="0"/>
        <w:adjustRightInd w:val="0"/>
        <w:rPr>
          <w:rFonts w:eastAsia="Times New Roman"/>
          <w:color w:val="000000"/>
        </w:rPr>
      </w:pPr>
      <w:r>
        <w:rPr>
          <w:rFonts w:eastAsia="Times New Roman"/>
          <w:color w:val="000000"/>
        </w:rPr>
        <w:t>The Committee reviewed the recommendation from the Engineering Committee that Change Order #4 be paid on the Bennett Drive project and is in agreement with the recommendation.</w:t>
      </w:r>
    </w:p>
    <w:p w:rsidR="00BE7A1B" w:rsidRDefault="00BE7A1B" w:rsidP="00BE7A1B">
      <w:pPr>
        <w:autoSpaceDE w:val="0"/>
        <w:autoSpaceDN w:val="0"/>
        <w:adjustRightInd w:val="0"/>
        <w:rPr>
          <w:rFonts w:eastAsia="Times New Roman"/>
          <w:color w:val="000000"/>
        </w:rPr>
      </w:pPr>
    </w:p>
    <w:p w:rsidR="00681CBA" w:rsidRPr="00681CBA" w:rsidRDefault="00681CBA" w:rsidP="00BE7A1B">
      <w:pPr>
        <w:autoSpaceDE w:val="0"/>
        <w:autoSpaceDN w:val="0"/>
        <w:adjustRightInd w:val="0"/>
        <w:rPr>
          <w:rFonts w:eastAsia="Times New Roman"/>
          <w:b/>
          <w:color w:val="000000"/>
          <w:sz w:val="26"/>
          <w:szCs w:val="26"/>
        </w:rPr>
      </w:pPr>
      <w:r w:rsidRPr="00681CBA">
        <w:rPr>
          <w:rFonts w:eastAsia="Times New Roman"/>
          <w:b/>
          <w:color w:val="000000"/>
          <w:sz w:val="26"/>
          <w:szCs w:val="26"/>
        </w:rPr>
        <w:t>Motion #18-037</w:t>
      </w:r>
    </w:p>
    <w:p w:rsidR="00681CBA" w:rsidRPr="00681CBA" w:rsidRDefault="00681CBA" w:rsidP="00BE7A1B">
      <w:pPr>
        <w:autoSpaceDE w:val="0"/>
        <w:autoSpaceDN w:val="0"/>
        <w:adjustRightInd w:val="0"/>
        <w:rPr>
          <w:rFonts w:eastAsia="Times New Roman"/>
          <w:b/>
          <w:color w:val="000000"/>
          <w:sz w:val="26"/>
          <w:szCs w:val="26"/>
        </w:rPr>
      </w:pPr>
      <w:r w:rsidRPr="00681CBA">
        <w:rPr>
          <w:rFonts w:eastAsia="Times New Roman"/>
          <w:b/>
          <w:color w:val="000000"/>
          <w:sz w:val="26"/>
          <w:szCs w:val="26"/>
        </w:rPr>
        <w:t>Change Order #4 – Contract #2 Bennett Drive</w:t>
      </w:r>
    </w:p>
    <w:p w:rsidR="00681CBA" w:rsidRDefault="00681CBA" w:rsidP="00BE7A1B">
      <w:pPr>
        <w:autoSpaceDE w:val="0"/>
        <w:autoSpaceDN w:val="0"/>
        <w:adjustRightInd w:val="0"/>
        <w:rPr>
          <w:rFonts w:eastAsia="Times New Roman"/>
          <w:color w:val="000000"/>
        </w:rPr>
      </w:pPr>
    </w:p>
    <w:p w:rsidR="00BE7A1B" w:rsidRDefault="00BE713B" w:rsidP="00BE7A1B">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Fudge</w:t>
      </w:r>
      <w:r w:rsidR="00BE7A1B">
        <w:rPr>
          <w:rFonts w:eastAsia="Times New Roman"/>
          <w:color w:val="000000"/>
        </w:rPr>
        <w:t xml:space="preserve"> that Change Order #4 for Contract #2 on Bennett Drive be paid to ANW Construction at a price of $16,413.39 HST inclusive.</w:t>
      </w:r>
    </w:p>
    <w:p w:rsidR="00BE713B" w:rsidRDefault="00BE713B" w:rsidP="00BE7A1B">
      <w:pPr>
        <w:autoSpaceDE w:val="0"/>
        <w:autoSpaceDN w:val="0"/>
        <w:adjustRightInd w:val="0"/>
        <w:rPr>
          <w:rFonts w:eastAsia="Times New Roman"/>
          <w:color w:val="000000"/>
        </w:rPr>
      </w:pPr>
    </w:p>
    <w:p w:rsidR="00BE713B" w:rsidRDefault="00BE713B" w:rsidP="00BE7A1B">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5</w:t>
      </w:r>
      <w:r>
        <w:rPr>
          <w:rFonts w:eastAsia="Times New Roman"/>
          <w:color w:val="000000"/>
        </w:rPr>
        <w:tab/>
        <w:t>Opposing:</w:t>
      </w:r>
      <w:r>
        <w:rPr>
          <w:rFonts w:eastAsia="Times New Roman"/>
          <w:color w:val="000000"/>
        </w:rPr>
        <w:tab/>
        <w:t>0</w:t>
      </w:r>
    </w:p>
    <w:p w:rsidR="00BE713B" w:rsidRDefault="00BE713B" w:rsidP="00BE7A1B">
      <w:pPr>
        <w:autoSpaceDE w:val="0"/>
        <w:autoSpaceDN w:val="0"/>
        <w:adjustRightInd w:val="0"/>
        <w:rPr>
          <w:rFonts w:eastAsia="Times New Roman"/>
          <w:color w:val="000000"/>
        </w:rPr>
      </w:pPr>
    </w:p>
    <w:p w:rsidR="00BE713B" w:rsidRDefault="00BE713B" w:rsidP="00BE7A1B">
      <w:pPr>
        <w:autoSpaceDE w:val="0"/>
        <w:autoSpaceDN w:val="0"/>
        <w:adjustRightInd w:val="0"/>
        <w:rPr>
          <w:rFonts w:eastAsia="Times New Roman"/>
          <w:color w:val="000000"/>
        </w:rPr>
      </w:pPr>
      <w:r w:rsidRPr="00BE713B">
        <w:rPr>
          <w:rFonts w:eastAsia="Times New Roman"/>
          <w:b/>
          <w:color w:val="000000"/>
        </w:rPr>
        <w:t>Decision:</w:t>
      </w:r>
      <w:r>
        <w:rPr>
          <w:rFonts w:eastAsia="Times New Roman"/>
          <w:color w:val="000000"/>
        </w:rPr>
        <w:tab/>
        <w:t>Motion carried.</w:t>
      </w:r>
    </w:p>
    <w:p w:rsidR="00DB67F8" w:rsidRDefault="00FF45C7" w:rsidP="00DB67F8">
      <w:pPr>
        <w:pStyle w:val="Heading3"/>
      </w:pPr>
      <w:r>
        <w:lastRenderedPageBreak/>
        <w:t>G</w:t>
      </w:r>
      <w:r w:rsidR="00DB67F8">
        <w:t>.</w:t>
      </w:r>
      <w:r w:rsidR="00DB67F8">
        <w:tab/>
        <w:t>Other Reports:</w:t>
      </w:r>
    </w:p>
    <w:p w:rsidR="002F7E13" w:rsidRPr="002F7E13" w:rsidRDefault="002F7E13" w:rsidP="002F7E13">
      <w:r>
        <w:tab/>
        <w:t>None</w:t>
      </w:r>
    </w:p>
    <w:bookmarkEnd w:id="4"/>
    <w:bookmarkEnd w:id="5"/>
    <w:p w:rsidR="00CC7120" w:rsidRDefault="0031340C" w:rsidP="005D179E">
      <w:pPr>
        <w:pStyle w:val="Heading1"/>
      </w:pPr>
      <w:r>
        <w:t>7</w:t>
      </w:r>
      <w:r w:rsidR="00FC700D">
        <w:t>.</w:t>
      </w:r>
      <w:r w:rsidR="00FC700D">
        <w:tab/>
      </w:r>
      <w:r w:rsidR="00403134">
        <w:t>ADMINISTRATION</w:t>
      </w:r>
    </w:p>
    <w:p w:rsidR="00876ED7" w:rsidRDefault="00BE713B" w:rsidP="007220DE">
      <w:pPr>
        <w:pStyle w:val="Heading3"/>
      </w:pPr>
      <w:r>
        <w:t>Rescuer of Humanity Award</w:t>
      </w:r>
    </w:p>
    <w:p w:rsidR="007220DE" w:rsidRDefault="007220DE" w:rsidP="007220DE">
      <w:r>
        <w:t xml:space="preserve">The Mayor advised Council and the Citizens of Gander, that I recently travelled to Cleveland, Ohio, to accept an award on behalf of the Citizens of Gander.  The Town of Gander was the recipient of the </w:t>
      </w:r>
      <w:r>
        <w:rPr>
          <w:b/>
        </w:rPr>
        <w:t>Values-in-Action Foundation Rescuer of Humanity Award</w:t>
      </w:r>
      <w:r>
        <w:t xml:space="preserve">. </w:t>
      </w:r>
    </w:p>
    <w:p w:rsidR="007220DE" w:rsidRDefault="007220DE" w:rsidP="007220DE"/>
    <w:p w:rsidR="007220DE" w:rsidRPr="000C60A6" w:rsidRDefault="007220DE" w:rsidP="007220DE">
      <w:r w:rsidRPr="000C60A6">
        <w:t>The Rescuer of Humanity Award recognizes individuals who have committed themselves to improving humanity and who inspire others to make a positive difference in their own lives, as well as the lives of others. The Citizens of Gander received this Award for the community’s efforts made during the 9/11 tragedy. The Foundation stated that if others would only follow Gander’s example, the world would be a significantly better place!</w:t>
      </w:r>
    </w:p>
    <w:p w:rsidR="007220DE" w:rsidRDefault="007220DE" w:rsidP="007220DE"/>
    <w:p w:rsidR="007220DE" w:rsidRDefault="007220DE" w:rsidP="007220DE">
      <w:r>
        <w:t>The Values-in-Action Foundation is a US-based non-profit organization. Their mission is to empower teens and adults to build cultures of kindness, caring and respect by putting their values-in-action, wherever they go. Founded in 1994, the Project Love school-based programming has trained more than 170,000 students throughout the US.</w:t>
      </w:r>
    </w:p>
    <w:p w:rsidR="00A01952" w:rsidRDefault="007220DE" w:rsidP="00C05A61">
      <w:pPr>
        <w:pStyle w:val="Heading1"/>
      </w:pPr>
      <w:r>
        <w:t>8</w:t>
      </w:r>
      <w:r w:rsidR="00CC7120">
        <w:t>.</w:t>
      </w:r>
      <w:r w:rsidR="00CC7120">
        <w:tab/>
      </w:r>
      <w:r w:rsidR="00403134">
        <w:t>CORRESPONDENCE</w:t>
      </w:r>
    </w:p>
    <w:p w:rsidR="00BE713B" w:rsidRPr="00BE713B" w:rsidRDefault="00BE713B" w:rsidP="00BE713B">
      <w:proofErr w:type="gramStart"/>
      <w:r>
        <w:t>None.</w:t>
      </w:r>
      <w:proofErr w:type="gramEnd"/>
    </w:p>
    <w:p w:rsidR="007E0D19" w:rsidRDefault="0086047C" w:rsidP="00FC700D">
      <w:pPr>
        <w:pStyle w:val="Heading1"/>
      </w:pPr>
      <w:r>
        <w:t>9</w:t>
      </w:r>
      <w:r w:rsidR="00FC700D">
        <w:t>.</w:t>
      </w:r>
      <w:r w:rsidR="00FC700D">
        <w:tab/>
      </w:r>
      <w:r w:rsidR="00403134">
        <w:t xml:space="preserve">NEW BUSINESS </w:t>
      </w:r>
    </w:p>
    <w:p w:rsidR="00D70F14" w:rsidRPr="00D70F14" w:rsidRDefault="006F6485" w:rsidP="006F6485">
      <w:pPr>
        <w:pStyle w:val="Heading3"/>
      </w:pPr>
      <w:r>
        <w:t>Waste Water Treatment Plant Funding</w:t>
      </w:r>
    </w:p>
    <w:p w:rsidR="00D70F14" w:rsidRDefault="00D70F14" w:rsidP="00D70F14">
      <w:pPr>
        <w:rPr>
          <w:b/>
          <w:u w:val="single"/>
        </w:rPr>
      </w:pPr>
    </w:p>
    <w:p w:rsidR="00D70F14" w:rsidRDefault="00D70F14" w:rsidP="00D70F14">
      <w:r>
        <w:t xml:space="preserve">The Federal government has requested that Council pass a motion confirming that the signing officers have the capacity and authority to enter into the funding agreement with the Federal government for the new </w:t>
      </w:r>
      <w:r w:rsidR="006F6485">
        <w:t>Waste W</w:t>
      </w:r>
      <w:r>
        <w:t xml:space="preserve">ater </w:t>
      </w:r>
      <w:r w:rsidR="006F6485">
        <w:t>T</w:t>
      </w:r>
      <w:r>
        <w:t xml:space="preserve">reatment </w:t>
      </w:r>
      <w:r w:rsidR="006F6485">
        <w:t>P</w:t>
      </w:r>
      <w:r>
        <w:t>lant.</w:t>
      </w:r>
    </w:p>
    <w:p w:rsidR="006F6485" w:rsidRDefault="006F6485" w:rsidP="00D70F14"/>
    <w:p w:rsidR="006F6485" w:rsidRPr="006F6485" w:rsidRDefault="006F6485" w:rsidP="00D70F14">
      <w:pPr>
        <w:rPr>
          <w:b/>
          <w:sz w:val="26"/>
          <w:szCs w:val="26"/>
        </w:rPr>
      </w:pPr>
      <w:r w:rsidRPr="006F6485">
        <w:rPr>
          <w:b/>
          <w:sz w:val="26"/>
          <w:szCs w:val="26"/>
        </w:rPr>
        <w:t>Motion #18-038</w:t>
      </w:r>
    </w:p>
    <w:p w:rsidR="006F6485" w:rsidRPr="006F6485" w:rsidRDefault="006F6485" w:rsidP="00D70F14">
      <w:pPr>
        <w:rPr>
          <w:b/>
          <w:sz w:val="26"/>
          <w:szCs w:val="26"/>
        </w:rPr>
      </w:pPr>
      <w:r w:rsidRPr="006F6485">
        <w:rPr>
          <w:b/>
          <w:sz w:val="26"/>
          <w:szCs w:val="26"/>
        </w:rPr>
        <w:t>Waste Water Treatment Plant Funding</w:t>
      </w:r>
    </w:p>
    <w:p w:rsidR="00D70F14" w:rsidRDefault="00D70F14" w:rsidP="00D70F14"/>
    <w:p w:rsidR="00D70F14" w:rsidRDefault="006F6485" w:rsidP="00D70F14">
      <w:r>
        <w:t xml:space="preserve">Moved by </w:t>
      </w:r>
      <w:proofErr w:type="spellStart"/>
      <w:r>
        <w:t>Councillor</w:t>
      </w:r>
      <w:proofErr w:type="spellEnd"/>
      <w:r>
        <w:t xml:space="preserve"> Dove and seconded by </w:t>
      </w:r>
      <w:proofErr w:type="spellStart"/>
      <w:r>
        <w:t>Councillor</w:t>
      </w:r>
      <w:proofErr w:type="spellEnd"/>
      <w:r>
        <w:t xml:space="preserve"> Woodford</w:t>
      </w:r>
      <w:r w:rsidR="00D70F14">
        <w:t xml:space="preserve"> that the Mayor and Town Clerk be authorized to sign the funding agreement with the Government of Canada for the new </w:t>
      </w:r>
      <w:r>
        <w:t>W</w:t>
      </w:r>
      <w:r w:rsidR="00D70F14">
        <w:t>aste</w:t>
      </w:r>
      <w:r>
        <w:t xml:space="preserve"> W</w:t>
      </w:r>
      <w:r w:rsidR="00D70F14">
        <w:t xml:space="preserve">ater </w:t>
      </w:r>
      <w:r>
        <w:t>Treatment P</w:t>
      </w:r>
      <w:r w:rsidR="00D70F14">
        <w:t>lant.</w:t>
      </w:r>
    </w:p>
    <w:p w:rsidR="006F6485" w:rsidRDefault="006F6485" w:rsidP="00D70F14"/>
    <w:p w:rsidR="006F6485" w:rsidRDefault="006F6485" w:rsidP="00D70F14">
      <w:r>
        <w:tab/>
      </w:r>
      <w:r>
        <w:tab/>
        <w:t>In Favour:</w:t>
      </w:r>
      <w:r>
        <w:tab/>
        <w:t>5</w:t>
      </w:r>
      <w:r>
        <w:tab/>
        <w:t>Opposing:</w:t>
      </w:r>
      <w:r>
        <w:tab/>
        <w:t>0</w:t>
      </w:r>
    </w:p>
    <w:p w:rsidR="006F6485" w:rsidRDefault="006F6485" w:rsidP="00D70F14"/>
    <w:p w:rsidR="006F6485" w:rsidRPr="00353490" w:rsidRDefault="006F6485" w:rsidP="00D70F14">
      <w:r w:rsidRPr="006F6485">
        <w:rPr>
          <w:b/>
        </w:rPr>
        <w:t>Decision:</w:t>
      </w:r>
      <w:r>
        <w:tab/>
        <w:t>Motion carried.</w:t>
      </w:r>
    </w:p>
    <w:p w:rsidR="006F6485" w:rsidRDefault="006F6485" w:rsidP="006F6485">
      <w:pPr>
        <w:pStyle w:val="Heading3"/>
      </w:pPr>
      <w:r>
        <w:lastRenderedPageBreak/>
        <w:t>Trail System</w:t>
      </w:r>
    </w:p>
    <w:p w:rsidR="006F6485" w:rsidRDefault="006F6485" w:rsidP="00BE713B"/>
    <w:p w:rsidR="006F6485" w:rsidRPr="000C60A6" w:rsidRDefault="006F6485" w:rsidP="00BE713B">
      <w:r w:rsidRPr="000C60A6">
        <w:t>The Mayor appointed a Trails Sub-Committee to include the following:</w:t>
      </w:r>
    </w:p>
    <w:p w:rsidR="006F6485" w:rsidRPr="000C60A6" w:rsidRDefault="006F6485" w:rsidP="00BE713B"/>
    <w:p w:rsidR="006F6485" w:rsidRPr="000C60A6" w:rsidRDefault="006F6485" w:rsidP="00BE713B">
      <w:proofErr w:type="spellStart"/>
      <w:r w:rsidRPr="000C60A6">
        <w:t>Councillor</w:t>
      </w:r>
      <w:proofErr w:type="spellEnd"/>
      <w:r w:rsidRPr="000C60A6">
        <w:t xml:space="preserve"> Woodford (Chair)</w:t>
      </w:r>
    </w:p>
    <w:p w:rsidR="006F6485" w:rsidRPr="000C60A6" w:rsidRDefault="006F6485" w:rsidP="00BE713B">
      <w:proofErr w:type="spellStart"/>
      <w:r w:rsidRPr="000C60A6">
        <w:t>Councillor</w:t>
      </w:r>
      <w:proofErr w:type="spellEnd"/>
      <w:r w:rsidRPr="000C60A6">
        <w:t xml:space="preserve"> Fudge</w:t>
      </w:r>
    </w:p>
    <w:p w:rsidR="006F6485" w:rsidRPr="000C60A6" w:rsidRDefault="006F6485" w:rsidP="00BE713B">
      <w:proofErr w:type="spellStart"/>
      <w:r w:rsidRPr="000C60A6">
        <w:t>Councillor</w:t>
      </w:r>
      <w:proofErr w:type="spellEnd"/>
      <w:r w:rsidRPr="000C60A6">
        <w:t xml:space="preserve"> Anstey</w:t>
      </w:r>
    </w:p>
    <w:p w:rsidR="006F6485" w:rsidRPr="000C60A6" w:rsidRDefault="006F6485" w:rsidP="00BE713B">
      <w:r w:rsidRPr="000C60A6">
        <w:t>Nicole Newell, Director of Recreation</w:t>
      </w:r>
    </w:p>
    <w:p w:rsidR="006F6485" w:rsidRPr="000C60A6" w:rsidRDefault="006F6485" w:rsidP="00BE713B">
      <w:r w:rsidRPr="000C60A6">
        <w:t>Mark McWhirter, Deputy Municipal Clerk</w:t>
      </w:r>
    </w:p>
    <w:p w:rsidR="006F6485" w:rsidRPr="000C60A6" w:rsidRDefault="006F6485" w:rsidP="00BE713B">
      <w:r w:rsidRPr="000C60A6">
        <w:t>W. Jenkins, Municipal Enforcement Officer in Charge</w:t>
      </w:r>
    </w:p>
    <w:p w:rsidR="006F6485" w:rsidRPr="000C60A6" w:rsidRDefault="006F6485" w:rsidP="00BE713B"/>
    <w:p w:rsidR="006F6485" w:rsidRPr="000C60A6" w:rsidRDefault="009E49E5" w:rsidP="00BE713B">
      <w:r w:rsidRPr="000C60A6">
        <w:t>The mandate:</w:t>
      </w:r>
    </w:p>
    <w:p w:rsidR="009E49E5" w:rsidRPr="000C60A6" w:rsidRDefault="009E49E5" w:rsidP="00BE713B">
      <w:r w:rsidRPr="000C60A6">
        <w:t>1.</w:t>
      </w:r>
      <w:r w:rsidRPr="000C60A6">
        <w:tab/>
        <w:t>To confirm and clarify legal aspects of issues</w:t>
      </w:r>
      <w:r w:rsidR="000B28BF" w:rsidRPr="000C60A6">
        <w:t xml:space="preserve"> surrounding trail use.</w:t>
      </w:r>
    </w:p>
    <w:p w:rsidR="009E49E5" w:rsidRPr="000C60A6" w:rsidRDefault="009E49E5" w:rsidP="00BE713B">
      <w:r w:rsidRPr="000C60A6">
        <w:t>2.</w:t>
      </w:r>
      <w:r w:rsidRPr="000C60A6">
        <w:tab/>
        <w:t xml:space="preserve">Identify and consider liability and </w:t>
      </w:r>
      <w:r w:rsidR="000B28BF" w:rsidRPr="000C60A6">
        <w:t>risk management</w:t>
      </w:r>
      <w:r w:rsidRPr="000C60A6">
        <w:t xml:space="preserve"> issues</w:t>
      </w:r>
    </w:p>
    <w:p w:rsidR="009E49E5" w:rsidRPr="000C60A6" w:rsidRDefault="009E49E5" w:rsidP="00BE713B">
      <w:r w:rsidRPr="000C60A6">
        <w:t>3.</w:t>
      </w:r>
      <w:r w:rsidRPr="000C60A6">
        <w:tab/>
        <w:t xml:space="preserve">Bring a </w:t>
      </w:r>
      <w:r w:rsidR="000B28BF" w:rsidRPr="000C60A6">
        <w:t xml:space="preserve">recommendation </w:t>
      </w:r>
      <w:r w:rsidRPr="000C60A6">
        <w:t xml:space="preserve">as to </w:t>
      </w:r>
      <w:r w:rsidR="000B28BF" w:rsidRPr="000C60A6">
        <w:t xml:space="preserve">proposed </w:t>
      </w:r>
      <w:r w:rsidRPr="000C60A6">
        <w:t>regulations.</w:t>
      </w:r>
    </w:p>
    <w:p w:rsidR="006F6485" w:rsidRPr="000C60A6" w:rsidRDefault="006F6485" w:rsidP="00BE713B"/>
    <w:p w:rsidR="000B28BF" w:rsidRDefault="000B28BF" w:rsidP="00EF04FA">
      <w:pPr>
        <w:pStyle w:val="Heading3"/>
      </w:pPr>
      <w:r>
        <w:t>Condolences</w:t>
      </w:r>
    </w:p>
    <w:p w:rsidR="000B28BF" w:rsidRDefault="000B28BF" w:rsidP="00BE713B">
      <w:pPr>
        <w:rPr>
          <w:i/>
        </w:rPr>
      </w:pPr>
    </w:p>
    <w:p w:rsidR="00312001" w:rsidRPr="000C60A6" w:rsidRDefault="002134A2" w:rsidP="00BE713B">
      <w:r w:rsidRPr="000C60A6">
        <w:t xml:space="preserve">The Mayor expressed condolences to the family of Georgia </w:t>
      </w:r>
      <w:proofErr w:type="spellStart"/>
      <w:r w:rsidRPr="000C60A6">
        <w:t>Mullett</w:t>
      </w:r>
      <w:proofErr w:type="spellEnd"/>
      <w:r w:rsidRPr="000C60A6">
        <w:t xml:space="preserve"> and also expressed concerns to the family of Phil Dooley.</w:t>
      </w:r>
    </w:p>
    <w:p w:rsidR="004C7731" w:rsidRDefault="004C7731" w:rsidP="00B0215E"/>
    <w:p w:rsidR="00770408" w:rsidRPr="008E466B" w:rsidRDefault="00B0215E" w:rsidP="00B0215E">
      <w:pPr>
        <w:rPr>
          <w:b/>
          <w:sz w:val="26"/>
          <w:szCs w:val="26"/>
        </w:rPr>
      </w:pPr>
      <w:r w:rsidRPr="008E466B">
        <w:rPr>
          <w:b/>
          <w:sz w:val="26"/>
          <w:szCs w:val="26"/>
        </w:rPr>
        <w:t>Motion #</w:t>
      </w:r>
      <w:r w:rsidR="006F6485">
        <w:rPr>
          <w:b/>
          <w:sz w:val="26"/>
          <w:szCs w:val="26"/>
        </w:rPr>
        <w:t>18-039</w:t>
      </w:r>
      <w:bookmarkStart w:id="6" w:name="_GoBack"/>
      <w:bookmarkEnd w:id="6"/>
    </w:p>
    <w:p w:rsidR="00B0215E" w:rsidRPr="008E466B" w:rsidRDefault="00B0215E" w:rsidP="00B0215E">
      <w:pPr>
        <w:rPr>
          <w:b/>
          <w:sz w:val="26"/>
          <w:szCs w:val="26"/>
        </w:rPr>
      </w:pPr>
      <w:r w:rsidRPr="008E466B">
        <w:rPr>
          <w:b/>
          <w:sz w:val="26"/>
          <w:szCs w:val="26"/>
        </w:rPr>
        <w:t>Adjournment</w:t>
      </w:r>
    </w:p>
    <w:p w:rsidR="00B0215E" w:rsidRPr="008E466B" w:rsidRDefault="00B0215E" w:rsidP="00B0215E">
      <w:pPr>
        <w:rPr>
          <w:b/>
        </w:rPr>
      </w:pPr>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w:t>
      </w:r>
      <w:r w:rsidR="004C7731">
        <w:t>Dove</w:t>
      </w:r>
      <w:r w:rsidR="00CB58ED" w:rsidRPr="008E466B">
        <w:t xml:space="preserve"> </w:t>
      </w:r>
      <w:r w:rsidR="00B14A07" w:rsidRPr="008E466B">
        <w:t xml:space="preserve">and seconded by </w:t>
      </w:r>
      <w:proofErr w:type="spellStart"/>
      <w:r w:rsidR="00B14A07" w:rsidRPr="008E466B">
        <w:t>Councillor</w:t>
      </w:r>
      <w:proofErr w:type="spellEnd"/>
      <w:r w:rsidR="009918ED" w:rsidRPr="008E466B">
        <w:t xml:space="preserve"> </w:t>
      </w:r>
      <w:r w:rsidR="006F6485">
        <w:t xml:space="preserve">Fudge </w:t>
      </w:r>
      <w:r w:rsidR="00B83E10" w:rsidRPr="008E466B">
        <w:t>t</w:t>
      </w:r>
      <w:r w:rsidRPr="008E466B">
        <w:t>hat the meeting be adjourned.</w:t>
      </w:r>
    </w:p>
    <w:p w:rsidR="003B700F" w:rsidRPr="008E466B" w:rsidRDefault="003B700F" w:rsidP="00B0215E"/>
    <w:p w:rsidR="00CE2F98" w:rsidRDefault="002D7467" w:rsidP="00562AF3">
      <w:pPr>
        <w:ind w:left="720" w:firstLine="720"/>
      </w:pPr>
      <w:r w:rsidRPr="008E466B">
        <w:t>In Favour:</w:t>
      </w:r>
      <w:r w:rsidRPr="008E466B">
        <w:tab/>
      </w:r>
      <w:r w:rsidR="004C7731">
        <w:t>5</w:t>
      </w:r>
      <w:r w:rsidR="00B0215E" w:rsidRPr="008E466B">
        <w:tab/>
        <w:t>Opposing:</w:t>
      </w:r>
      <w:r w:rsidR="00B0215E" w:rsidRPr="008E466B">
        <w:tab/>
      </w:r>
      <w:r w:rsidR="00CC10D5" w:rsidRPr="008E466B">
        <w:t>0</w:t>
      </w:r>
    </w:p>
    <w:p w:rsidR="00312001" w:rsidRPr="008E466B" w:rsidRDefault="00312001" w:rsidP="00562AF3">
      <w:pPr>
        <w:ind w:left="720" w:firstLine="720"/>
      </w:pPr>
    </w:p>
    <w:p w:rsidR="001C16A5" w:rsidRPr="006F6485" w:rsidRDefault="00B0215E" w:rsidP="007E0D19">
      <w:r w:rsidRPr="006F6485">
        <w:rPr>
          <w:b/>
        </w:rPr>
        <w:t>Decision:</w:t>
      </w:r>
      <w:r w:rsidRPr="006F6485">
        <w:rPr>
          <w:b/>
        </w:rPr>
        <w:tab/>
      </w:r>
      <w:r w:rsidRPr="006F6485">
        <w:t xml:space="preserve">Motion </w:t>
      </w:r>
      <w:r w:rsidR="001C16A5" w:rsidRPr="006F6485">
        <w:t>carried.</w:t>
      </w:r>
    </w:p>
    <w:p w:rsidR="001412F0" w:rsidRDefault="001412F0" w:rsidP="007E0D19"/>
    <w:p w:rsidR="001412F0" w:rsidRDefault="001412F0" w:rsidP="007E0D19"/>
    <w:p w:rsidR="00FF40F4" w:rsidRPr="008E466B" w:rsidRDefault="000A1E38" w:rsidP="007E0D19">
      <w:r w:rsidRPr="008E466B">
        <w:t>T</w:t>
      </w:r>
      <w:r w:rsidR="00FC700D" w:rsidRPr="008E466B">
        <w:t>he meeting adjourned at</w:t>
      </w:r>
      <w:r w:rsidR="009918ED" w:rsidRPr="008E466B">
        <w:t xml:space="preserve"> </w:t>
      </w:r>
      <w:r w:rsidR="002134A2">
        <w:t>5</w:t>
      </w:r>
      <w:r w:rsidR="00562AF3" w:rsidRPr="008E466B">
        <w:t>:</w:t>
      </w:r>
      <w:r w:rsidR="002134A2">
        <w:t>55</w:t>
      </w:r>
      <w:r w:rsidR="004C7731">
        <w:t xml:space="preserve"> </w:t>
      </w:r>
      <w:r w:rsidR="00FC4E11" w:rsidRPr="008E466B">
        <w:t>p</w:t>
      </w:r>
      <w:r w:rsidR="004C7731">
        <w:t>.</w:t>
      </w:r>
      <w:r w:rsidR="00FC4E11" w:rsidRPr="008E466B">
        <w:t>m</w:t>
      </w:r>
      <w:r w:rsidR="00C613CD" w:rsidRPr="008E466B">
        <w:t>.</w:t>
      </w:r>
    </w:p>
    <w:p w:rsidR="00AE0C1D" w:rsidRDefault="00AE0C1D" w:rsidP="007E0D19"/>
    <w:p w:rsidR="001412F0" w:rsidRPr="008E466B" w:rsidRDefault="001412F0" w:rsidP="007E0D19"/>
    <w:p w:rsidR="00FC700D" w:rsidRPr="004C7731" w:rsidRDefault="00966D4B">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D4B" w:rsidRDefault="00966D4B" w:rsidP="007E0D19">
      <w:r>
        <w:separator/>
      </w:r>
    </w:p>
  </w:endnote>
  <w:endnote w:type="continuationSeparator" w:id="0">
    <w:p w:rsidR="00966D4B" w:rsidRDefault="00966D4B"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D4B" w:rsidRDefault="00966D4B" w:rsidP="007E0D19">
      <w:r>
        <w:separator/>
      </w:r>
    </w:p>
  </w:footnote>
  <w:footnote w:type="continuationSeparator" w:id="0">
    <w:p w:rsidR="00966D4B" w:rsidRDefault="00966D4B"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01" w:rsidRPr="007E0D19" w:rsidRDefault="000B500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February 7,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0C60A6">
          <w:rPr>
            <w:b/>
            <w:i/>
            <w:noProof/>
            <w:color w:val="7F7F7F" w:themeColor="text1" w:themeTint="80"/>
          </w:rPr>
          <w:t>18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0C60A6">
          <w:rPr>
            <w:b/>
            <w:i/>
            <w:noProof/>
            <w:color w:val="7F7F7F" w:themeColor="text1" w:themeTint="80"/>
          </w:rPr>
          <w:t>18</w:t>
        </w:r>
        <w:r w:rsidRPr="007E0D19">
          <w:rPr>
            <w:b/>
            <w:i/>
            <w:color w:val="7F7F7F" w:themeColor="text1" w:themeTint="80"/>
          </w:rPr>
          <w:fldChar w:fldCharType="end"/>
        </w:r>
      </w:sdtContent>
    </w:sdt>
  </w:p>
  <w:p w:rsidR="000B5001" w:rsidRPr="00C22809" w:rsidRDefault="000B5001">
    <w:pPr>
      <w:pStyle w:val="Header"/>
      <w:rPr>
        <w:b/>
        <w:i/>
        <w:color w:val="808080" w:themeColor="background1" w:themeShade="80"/>
        <w:u w:val="single"/>
      </w:rPr>
    </w:pPr>
  </w:p>
  <w:p w:rsidR="000B5001" w:rsidRDefault="000B5001"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01" w:rsidRPr="00C20CB1" w:rsidRDefault="000B500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B5001" w:rsidRPr="001169EB" w:rsidRDefault="000B500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B5001" w:rsidRPr="001169EB" w:rsidRDefault="000B500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7, 2018 @ 4:30 p</w:t>
    </w:r>
    <w:r w:rsidRPr="001169EB">
      <w:rPr>
        <w:rFonts w:cs="Arial"/>
        <w:b/>
        <w:sz w:val="28"/>
        <w:szCs w:val="28"/>
      </w:rPr>
      <w:t>m</w:t>
    </w:r>
  </w:p>
  <w:p w:rsidR="000B5001" w:rsidRDefault="000B500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53C"/>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2F0"/>
    <w:rsid w:val="00141658"/>
    <w:rsid w:val="00141A69"/>
    <w:rsid w:val="00141B1A"/>
    <w:rsid w:val="00142A6D"/>
    <w:rsid w:val="00143416"/>
    <w:rsid w:val="001437CB"/>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1FF"/>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CC4"/>
    <w:rsid w:val="00304ED7"/>
    <w:rsid w:val="0030529E"/>
    <w:rsid w:val="00305ABE"/>
    <w:rsid w:val="00306C50"/>
    <w:rsid w:val="00306FBE"/>
    <w:rsid w:val="00307D23"/>
    <w:rsid w:val="0031116E"/>
    <w:rsid w:val="003111AA"/>
    <w:rsid w:val="00311385"/>
    <w:rsid w:val="0031139F"/>
    <w:rsid w:val="00311C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1FF9"/>
    <w:rsid w:val="003D215F"/>
    <w:rsid w:val="003D3742"/>
    <w:rsid w:val="003D4C20"/>
    <w:rsid w:val="003D54F1"/>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07283"/>
    <w:rsid w:val="0051009B"/>
    <w:rsid w:val="00510270"/>
    <w:rsid w:val="005106C0"/>
    <w:rsid w:val="005112C9"/>
    <w:rsid w:val="00511445"/>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256B4"/>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823"/>
    <w:rsid w:val="00805B8B"/>
    <w:rsid w:val="008066DA"/>
    <w:rsid w:val="0080725B"/>
    <w:rsid w:val="0080769B"/>
    <w:rsid w:val="00807775"/>
    <w:rsid w:val="008109C3"/>
    <w:rsid w:val="00810D12"/>
    <w:rsid w:val="00811A6B"/>
    <w:rsid w:val="00811BA4"/>
    <w:rsid w:val="00811C30"/>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74EB"/>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3760"/>
    <w:rsid w:val="008D43D7"/>
    <w:rsid w:val="008D4549"/>
    <w:rsid w:val="008D4AA2"/>
    <w:rsid w:val="008D569F"/>
    <w:rsid w:val="008D56A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1146"/>
    <w:rsid w:val="009F14F0"/>
    <w:rsid w:val="009F17A1"/>
    <w:rsid w:val="009F1C07"/>
    <w:rsid w:val="009F265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3C40"/>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33B"/>
    <w:rsid w:val="00B847FF"/>
    <w:rsid w:val="00B84BB8"/>
    <w:rsid w:val="00B84C1F"/>
    <w:rsid w:val="00B84E60"/>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5EF9"/>
    <w:rsid w:val="00C56B4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6B69"/>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4D"/>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D7F6F"/>
    <w:rsid w:val="00FE0141"/>
    <w:rsid w:val="00FE09BC"/>
    <w:rsid w:val="00FE0CD9"/>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F5EEB0-B4BA-4230-84D0-25808F908CD1}">
  <ds:schemaRefs>
    <ds:schemaRef ds:uri="http://schemas.openxmlformats.org/officeDocument/2006/bibliography"/>
  </ds:schemaRefs>
</ds:datastoreItem>
</file>

<file path=customXml/itemProps2.xml><?xml version="1.0" encoding="utf-8"?>
<ds:datastoreItem xmlns:ds="http://schemas.openxmlformats.org/officeDocument/2006/customXml" ds:itemID="{B1EE271C-4B07-4F40-B8EF-9E89E419ED4C}"/>
</file>

<file path=customXml/itemProps3.xml><?xml version="1.0" encoding="utf-8"?>
<ds:datastoreItem xmlns:ds="http://schemas.openxmlformats.org/officeDocument/2006/customXml" ds:itemID="{90CEFA00-0E10-4641-82E6-C1FAF899277C}"/>
</file>

<file path=customXml/itemProps4.xml><?xml version="1.0" encoding="utf-8"?>
<ds:datastoreItem xmlns:ds="http://schemas.openxmlformats.org/officeDocument/2006/customXml" ds:itemID="{3F84B3E7-9CCF-4A64-97E9-0A257F1FCBFB}"/>
</file>

<file path=docProps/app.xml><?xml version="1.0" encoding="utf-8"?>
<Properties xmlns="http://schemas.openxmlformats.org/officeDocument/2006/extended-properties" xmlns:vt="http://schemas.openxmlformats.org/officeDocument/2006/docPropsVTypes">
  <Template>COUNCIL TEMPLATE.dotx</Template>
  <TotalTime>4328</TotalTime>
  <Pages>18</Pages>
  <Words>5028</Words>
  <Characters>28660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820</cp:revision>
  <cp:lastPrinted>2018-02-07T14:30:00Z</cp:lastPrinted>
  <dcterms:created xsi:type="dcterms:W3CDTF">2016-09-30T02:24:00Z</dcterms:created>
  <dcterms:modified xsi:type="dcterms:W3CDTF">2018-02-15T12:44:00Z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197200</vt:r8>
  </property>
</Properties>
</file>